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33F1" w14:textId="0375A7FE" w:rsidR="002C267F" w:rsidRPr="0054266A" w:rsidRDefault="002C267F" w:rsidP="002C267F">
      <w:pPr>
        <w:pStyle w:val="CRCoverPage"/>
        <w:tabs>
          <w:tab w:val="right" w:pos="9639"/>
        </w:tabs>
        <w:spacing w:after="0"/>
        <w:rPr>
          <w:b/>
          <w:i/>
          <w:noProof/>
          <w:sz w:val="28"/>
        </w:rPr>
      </w:pPr>
      <w:bookmarkStart w:id="0" w:name="_Toc21103221"/>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B3563C">
        <w:rPr>
          <w:b/>
          <w:i/>
          <w:noProof/>
          <w:sz w:val="28"/>
        </w:rPr>
        <w:t>7404</w:t>
      </w:r>
    </w:p>
    <w:p w14:paraId="239A7CD2" w14:textId="77777777" w:rsidR="002C267F" w:rsidRPr="0054266A" w:rsidRDefault="002C267F" w:rsidP="002C267F">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67F" w:rsidRPr="0054266A" w14:paraId="0E46EDB0" w14:textId="77777777" w:rsidTr="005D5ABB">
        <w:tc>
          <w:tcPr>
            <w:tcW w:w="9641" w:type="dxa"/>
            <w:gridSpan w:val="9"/>
            <w:tcBorders>
              <w:top w:val="single" w:sz="4" w:space="0" w:color="auto"/>
              <w:left w:val="single" w:sz="4" w:space="0" w:color="auto"/>
              <w:right w:val="single" w:sz="4" w:space="0" w:color="auto"/>
            </w:tcBorders>
          </w:tcPr>
          <w:p w14:paraId="78B336B6" w14:textId="77777777" w:rsidR="002C267F" w:rsidRPr="0054266A" w:rsidRDefault="002C267F" w:rsidP="005D5ABB">
            <w:pPr>
              <w:pStyle w:val="CRCoverPage"/>
              <w:spacing w:after="0"/>
              <w:jc w:val="right"/>
              <w:rPr>
                <w:i/>
                <w:noProof/>
              </w:rPr>
            </w:pPr>
            <w:r w:rsidRPr="0054266A">
              <w:rPr>
                <w:i/>
                <w:noProof/>
                <w:sz w:val="14"/>
              </w:rPr>
              <w:t>CR-Form-v12.2</w:t>
            </w:r>
          </w:p>
        </w:tc>
      </w:tr>
      <w:tr w:rsidR="002C267F" w:rsidRPr="0054266A" w14:paraId="2D9E0F97" w14:textId="77777777" w:rsidTr="005D5ABB">
        <w:tc>
          <w:tcPr>
            <w:tcW w:w="9641" w:type="dxa"/>
            <w:gridSpan w:val="9"/>
            <w:tcBorders>
              <w:left w:val="single" w:sz="4" w:space="0" w:color="auto"/>
              <w:right w:val="single" w:sz="4" w:space="0" w:color="auto"/>
            </w:tcBorders>
          </w:tcPr>
          <w:p w14:paraId="52193F4B" w14:textId="77777777" w:rsidR="002C267F" w:rsidRPr="0054266A" w:rsidRDefault="002C267F" w:rsidP="005D5ABB">
            <w:pPr>
              <w:pStyle w:val="CRCoverPage"/>
              <w:spacing w:after="0"/>
              <w:jc w:val="center"/>
              <w:rPr>
                <w:noProof/>
              </w:rPr>
            </w:pPr>
            <w:r w:rsidRPr="0054266A">
              <w:rPr>
                <w:b/>
                <w:noProof/>
                <w:sz w:val="32"/>
              </w:rPr>
              <w:t>CHANGE REQUEST</w:t>
            </w:r>
          </w:p>
        </w:tc>
      </w:tr>
      <w:tr w:rsidR="002C267F" w:rsidRPr="0054266A" w14:paraId="6DDADCC4" w14:textId="77777777" w:rsidTr="005D5ABB">
        <w:tc>
          <w:tcPr>
            <w:tcW w:w="9641" w:type="dxa"/>
            <w:gridSpan w:val="9"/>
            <w:tcBorders>
              <w:left w:val="single" w:sz="4" w:space="0" w:color="auto"/>
              <w:right w:val="single" w:sz="4" w:space="0" w:color="auto"/>
            </w:tcBorders>
          </w:tcPr>
          <w:p w14:paraId="23C8EA8D" w14:textId="77777777" w:rsidR="002C267F" w:rsidRPr="0054266A" w:rsidRDefault="002C267F" w:rsidP="005D5ABB">
            <w:pPr>
              <w:pStyle w:val="CRCoverPage"/>
              <w:spacing w:after="0"/>
              <w:rPr>
                <w:noProof/>
                <w:sz w:val="8"/>
                <w:szCs w:val="8"/>
              </w:rPr>
            </w:pPr>
          </w:p>
        </w:tc>
      </w:tr>
      <w:tr w:rsidR="002C267F" w:rsidRPr="0054266A" w14:paraId="63A85013" w14:textId="77777777" w:rsidTr="005D5ABB">
        <w:tc>
          <w:tcPr>
            <w:tcW w:w="142" w:type="dxa"/>
            <w:tcBorders>
              <w:left w:val="single" w:sz="4" w:space="0" w:color="auto"/>
            </w:tcBorders>
          </w:tcPr>
          <w:p w14:paraId="0054383A" w14:textId="77777777" w:rsidR="002C267F" w:rsidRPr="0054266A" w:rsidRDefault="002C267F" w:rsidP="005D5ABB">
            <w:pPr>
              <w:pStyle w:val="CRCoverPage"/>
              <w:spacing w:after="0"/>
              <w:jc w:val="right"/>
              <w:rPr>
                <w:noProof/>
              </w:rPr>
            </w:pPr>
          </w:p>
        </w:tc>
        <w:tc>
          <w:tcPr>
            <w:tcW w:w="1559" w:type="dxa"/>
            <w:shd w:val="pct30" w:color="FFFF00" w:fill="auto"/>
          </w:tcPr>
          <w:p w14:paraId="39FDC7A3" w14:textId="77777777" w:rsidR="002C267F" w:rsidRPr="0054266A" w:rsidRDefault="002C267F"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57E08564" w14:textId="77777777" w:rsidR="002C267F" w:rsidRPr="0054266A" w:rsidRDefault="002C267F" w:rsidP="005D5ABB">
            <w:pPr>
              <w:pStyle w:val="CRCoverPage"/>
              <w:spacing w:after="0"/>
              <w:jc w:val="center"/>
              <w:rPr>
                <w:noProof/>
              </w:rPr>
            </w:pPr>
            <w:r w:rsidRPr="0054266A">
              <w:rPr>
                <w:b/>
                <w:noProof/>
                <w:sz w:val="28"/>
              </w:rPr>
              <w:t>CR</w:t>
            </w:r>
          </w:p>
        </w:tc>
        <w:tc>
          <w:tcPr>
            <w:tcW w:w="1276" w:type="dxa"/>
            <w:shd w:val="pct30" w:color="FFFF00" w:fill="auto"/>
          </w:tcPr>
          <w:p w14:paraId="5B6A3900" w14:textId="4358DF9A" w:rsidR="002C267F" w:rsidRPr="0054266A" w:rsidRDefault="00DD6676" w:rsidP="005D5ABB">
            <w:pPr>
              <w:pStyle w:val="CRCoverPage"/>
              <w:spacing w:after="0"/>
              <w:rPr>
                <w:noProof/>
              </w:rPr>
            </w:pPr>
            <w:r>
              <w:t>4108</w:t>
            </w:r>
          </w:p>
        </w:tc>
        <w:tc>
          <w:tcPr>
            <w:tcW w:w="709" w:type="dxa"/>
          </w:tcPr>
          <w:p w14:paraId="15198F84" w14:textId="77777777" w:rsidR="002C267F" w:rsidRPr="0054266A" w:rsidRDefault="002C267F"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10A37E9E" w14:textId="33EC79C4" w:rsidR="002C267F" w:rsidRPr="0054266A" w:rsidRDefault="00B3563C" w:rsidP="005D5ABB">
            <w:pPr>
              <w:pStyle w:val="CRCoverPage"/>
              <w:spacing w:after="0"/>
              <w:jc w:val="center"/>
              <w:rPr>
                <w:b/>
                <w:noProof/>
              </w:rPr>
            </w:pPr>
            <w:r>
              <w:t>1</w:t>
            </w:r>
          </w:p>
        </w:tc>
        <w:tc>
          <w:tcPr>
            <w:tcW w:w="2410" w:type="dxa"/>
          </w:tcPr>
          <w:p w14:paraId="6B3D27B2" w14:textId="77777777" w:rsidR="002C267F" w:rsidRPr="0054266A" w:rsidRDefault="002C267F"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2428CFA0" w14:textId="77777777" w:rsidR="002C267F" w:rsidRPr="0054266A" w:rsidRDefault="00000000" w:rsidP="005D5ABB">
            <w:pPr>
              <w:pStyle w:val="CRCoverPage"/>
              <w:spacing w:after="0"/>
              <w:jc w:val="center"/>
              <w:rPr>
                <w:noProof/>
                <w:sz w:val="28"/>
              </w:rPr>
            </w:pPr>
            <w:fldSimple w:instr=" DOCPROPERTY  Version  \* MERGEFORMAT ">
              <w:r w:rsidR="002C267F" w:rsidRPr="0054266A">
                <w:rPr>
                  <w:b/>
                  <w:noProof/>
                  <w:sz w:val="28"/>
                </w:rPr>
                <w:t>17.</w:t>
              </w:r>
              <w:r w:rsidR="002C267F">
                <w:rPr>
                  <w:b/>
                  <w:noProof/>
                  <w:sz w:val="28"/>
                </w:rPr>
                <w:t>4</w:t>
              </w:r>
              <w:r w:rsidR="002C267F" w:rsidRPr="0054266A">
                <w:rPr>
                  <w:b/>
                  <w:noProof/>
                  <w:sz w:val="28"/>
                </w:rPr>
                <w:t>.0</w:t>
              </w:r>
            </w:fldSimple>
          </w:p>
        </w:tc>
        <w:tc>
          <w:tcPr>
            <w:tcW w:w="143" w:type="dxa"/>
            <w:tcBorders>
              <w:right w:val="single" w:sz="4" w:space="0" w:color="auto"/>
            </w:tcBorders>
          </w:tcPr>
          <w:p w14:paraId="4CB1FF9F" w14:textId="77777777" w:rsidR="002C267F" w:rsidRPr="0054266A" w:rsidRDefault="002C267F" w:rsidP="005D5ABB">
            <w:pPr>
              <w:pStyle w:val="CRCoverPage"/>
              <w:spacing w:after="0"/>
              <w:rPr>
                <w:noProof/>
              </w:rPr>
            </w:pPr>
          </w:p>
        </w:tc>
      </w:tr>
      <w:tr w:rsidR="002C267F" w:rsidRPr="0054266A" w14:paraId="7976A28D" w14:textId="77777777" w:rsidTr="005D5ABB">
        <w:tc>
          <w:tcPr>
            <w:tcW w:w="9641" w:type="dxa"/>
            <w:gridSpan w:val="9"/>
            <w:tcBorders>
              <w:left w:val="single" w:sz="4" w:space="0" w:color="auto"/>
              <w:right w:val="single" w:sz="4" w:space="0" w:color="auto"/>
            </w:tcBorders>
          </w:tcPr>
          <w:p w14:paraId="4B14D686" w14:textId="77777777" w:rsidR="002C267F" w:rsidRPr="0054266A" w:rsidRDefault="002C267F" w:rsidP="005D5ABB">
            <w:pPr>
              <w:pStyle w:val="CRCoverPage"/>
              <w:spacing w:after="0"/>
              <w:rPr>
                <w:noProof/>
              </w:rPr>
            </w:pPr>
          </w:p>
        </w:tc>
      </w:tr>
      <w:tr w:rsidR="002C267F" w:rsidRPr="0054266A" w14:paraId="57062EEA" w14:textId="77777777" w:rsidTr="005D5ABB">
        <w:tc>
          <w:tcPr>
            <w:tcW w:w="9641" w:type="dxa"/>
            <w:gridSpan w:val="9"/>
            <w:tcBorders>
              <w:top w:val="single" w:sz="4" w:space="0" w:color="auto"/>
            </w:tcBorders>
          </w:tcPr>
          <w:p w14:paraId="5746ED30" w14:textId="77777777" w:rsidR="002C267F" w:rsidRPr="0054266A" w:rsidRDefault="002C267F"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2C267F" w:rsidRPr="0054266A" w14:paraId="51773018" w14:textId="77777777" w:rsidTr="005D5ABB">
        <w:tc>
          <w:tcPr>
            <w:tcW w:w="9641" w:type="dxa"/>
            <w:gridSpan w:val="9"/>
          </w:tcPr>
          <w:p w14:paraId="2342B71A" w14:textId="77777777" w:rsidR="002C267F" w:rsidRPr="0054266A" w:rsidRDefault="002C267F" w:rsidP="005D5ABB">
            <w:pPr>
              <w:pStyle w:val="CRCoverPage"/>
              <w:spacing w:after="0"/>
              <w:rPr>
                <w:noProof/>
                <w:sz w:val="8"/>
                <w:szCs w:val="8"/>
              </w:rPr>
            </w:pPr>
          </w:p>
        </w:tc>
      </w:tr>
    </w:tbl>
    <w:p w14:paraId="647CE5C7" w14:textId="77777777" w:rsidR="002C267F" w:rsidRPr="0054266A" w:rsidRDefault="002C267F" w:rsidP="002C26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67F" w:rsidRPr="0054266A" w14:paraId="7277A77E" w14:textId="77777777" w:rsidTr="005D5ABB">
        <w:tc>
          <w:tcPr>
            <w:tcW w:w="2835" w:type="dxa"/>
          </w:tcPr>
          <w:p w14:paraId="2687F410" w14:textId="77777777" w:rsidR="002C267F" w:rsidRPr="0054266A" w:rsidRDefault="002C267F" w:rsidP="005D5ABB">
            <w:pPr>
              <w:pStyle w:val="CRCoverPage"/>
              <w:tabs>
                <w:tab w:val="right" w:pos="2751"/>
              </w:tabs>
              <w:spacing w:after="0"/>
              <w:rPr>
                <w:b/>
                <w:i/>
                <w:noProof/>
              </w:rPr>
            </w:pPr>
            <w:r w:rsidRPr="0054266A">
              <w:rPr>
                <w:b/>
                <w:i/>
                <w:noProof/>
              </w:rPr>
              <w:t>Proposed change affects:</w:t>
            </w:r>
          </w:p>
        </w:tc>
        <w:tc>
          <w:tcPr>
            <w:tcW w:w="1418" w:type="dxa"/>
          </w:tcPr>
          <w:p w14:paraId="48AACB73" w14:textId="77777777" w:rsidR="002C267F" w:rsidRPr="0054266A" w:rsidRDefault="002C267F"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BD91C" w14:textId="77777777" w:rsidR="002C267F" w:rsidRPr="0054266A" w:rsidRDefault="002C267F" w:rsidP="005D5ABB">
            <w:pPr>
              <w:pStyle w:val="CRCoverPage"/>
              <w:spacing w:after="0"/>
              <w:jc w:val="center"/>
              <w:rPr>
                <w:b/>
                <w:caps/>
                <w:noProof/>
              </w:rPr>
            </w:pPr>
          </w:p>
        </w:tc>
        <w:tc>
          <w:tcPr>
            <w:tcW w:w="709" w:type="dxa"/>
            <w:tcBorders>
              <w:left w:val="single" w:sz="4" w:space="0" w:color="auto"/>
            </w:tcBorders>
          </w:tcPr>
          <w:p w14:paraId="07D4FB51" w14:textId="77777777" w:rsidR="002C267F" w:rsidRPr="0054266A" w:rsidRDefault="002C267F"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9F45F" w14:textId="77777777" w:rsidR="002C267F" w:rsidRPr="0054266A" w:rsidRDefault="002C267F" w:rsidP="005D5ABB">
            <w:pPr>
              <w:pStyle w:val="CRCoverPage"/>
              <w:spacing w:after="0"/>
              <w:jc w:val="center"/>
              <w:rPr>
                <w:b/>
                <w:caps/>
                <w:noProof/>
              </w:rPr>
            </w:pPr>
          </w:p>
        </w:tc>
        <w:tc>
          <w:tcPr>
            <w:tcW w:w="2126" w:type="dxa"/>
          </w:tcPr>
          <w:p w14:paraId="48E09EDA" w14:textId="77777777" w:rsidR="002C267F" w:rsidRPr="0054266A" w:rsidRDefault="002C267F"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AEFD4" w14:textId="77777777" w:rsidR="002C267F" w:rsidRPr="0054266A" w:rsidRDefault="002C267F" w:rsidP="005D5ABB">
            <w:pPr>
              <w:pStyle w:val="CRCoverPage"/>
              <w:spacing w:after="0"/>
              <w:jc w:val="center"/>
              <w:rPr>
                <w:b/>
                <w:caps/>
                <w:noProof/>
              </w:rPr>
            </w:pPr>
          </w:p>
        </w:tc>
        <w:tc>
          <w:tcPr>
            <w:tcW w:w="1418" w:type="dxa"/>
            <w:tcBorders>
              <w:left w:val="nil"/>
            </w:tcBorders>
          </w:tcPr>
          <w:p w14:paraId="2C0F81AB" w14:textId="77777777" w:rsidR="002C267F" w:rsidRPr="0054266A" w:rsidRDefault="002C267F"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E3517" w14:textId="77777777" w:rsidR="002C267F" w:rsidRPr="0054266A" w:rsidRDefault="002C267F" w:rsidP="005D5ABB">
            <w:pPr>
              <w:pStyle w:val="CRCoverPage"/>
              <w:spacing w:after="0"/>
              <w:jc w:val="center"/>
              <w:rPr>
                <w:b/>
                <w:bCs/>
                <w:caps/>
                <w:noProof/>
              </w:rPr>
            </w:pPr>
          </w:p>
        </w:tc>
      </w:tr>
    </w:tbl>
    <w:p w14:paraId="73617B71" w14:textId="77777777" w:rsidR="002C267F" w:rsidRPr="0054266A" w:rsidRDefault="002C267F" w:rsidP="002C26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67F" w:rsidRPr="0054266A" w14:paraId="36ACE4B2" w14:textId="77777777" w:rsidTr="005D5ABB">
        <w:tc>
          <w:tcPr>
            <w:tcW w:w="9640" w:type="dxa"/>
            <w:gridSpan w:val="11"/>
          </w:tcPr>
          <w:p w14:paraId="7DC982D3" w14:textId="77777777" w:rsidR="002C267F" w:rsidRPr="0054266A" w:rsidRDefault="002C267F" w:rsidP="005D5ABB">
            <w:pPr>
              <w:pStyle w:val="CRCoverPage"/>
              <w:spacing w:after="0"/>
              <w:rPr>
                <w:noProof/>
                <w:sz w:val="8"/>
                <w:szCs w:val="8"/>
              </w:rPr>
            </w:pPr>
          </w:p>
        </w:tc>
      </w:tr>
      <w:tr w:rsidR="002C267F" w:rsidRPr="0054266A" w14:paraId="68D979CE" w14:textId="77777777" w:rsidTr="005D5ABB">
        <w:tc>
          <w:tcPr>
            <w:tcW w:w="1843" w:type="dxa"/>
            <w:tcBorders>
              <w:top w:val="single" w:sz="4" w:space="0" w:color="auto"/>
              <w:left w:val="single" w:sz="4" w:space="0" w:color="auto"/>
            </w:tcBorders>
          </w:tcPr>
          <w:p w14:paraId="21CE46E0" w14:textId="77777777" w:rsidR="002C267F" w:rsidRPr="0054266A" w:rsidRDefault="002C267F"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0181BA6C" w14:textId="51EC8AEB" w:rsidR="002C267F" w:rsidRPr="0054266A" w:rsidRDefault="002C267F" w:rsidP="005D5ABB">
            <w:pPr>
              <w:pStyle w:val="CRCoverPage"/>
              <w:spacing w:after="0"/>
              <w:ind w:left="100"/>
              <w:rPr>
                <w:noProof/>
              </w:rPr>
            </w:pPr>
            <w:r>
              <w:t>Correction to enhanced SNPN test case 6.5.3.6</w:t>
            </w:r>
          </w:p>
        </w:tc>
      </w:tr>
      <w:tr w:rsidR="002C267F" w:rsidRPr="0054266A" w14:paraId="6199CD4E" w14:textId="77777777" w:rsidTr="005D5ABB">
        <w:tc>
          <w:tcPr>
            <w:tcW w:w="1843" w:type="dxa"/>
            <w:tcBorders>
              <w:left w:val="single" w:sz="4" w:space="0" w:color="auto"/>
            </w:tcBorders>
          </w:tcPr>
          <w:p w14:paraId="7A22B2FE" w14:textId="77777777" w:rsidR="002C267F" w:rsidRPr="0054266A" w:rsidRDefault="002C267F" w:rsidP="005D5ABB">
            <w:pPr>
              <w:pStyle w:val="CRCoverPage"/>
              <w:spacing w:after="0"/>
              <w:rPr>
                <w:b/>
                <w:i/>
                <w:noProof/>
                <w:sz w:val="8"/>
                <w:szCs w:val="8"/>
              </w:rPr>
            </w:pPr>
          </w:p>
        </w:tc>
        <w:tc>
          <w:tcPr>
            <w:tcW w:w="7797" w:type="dxa"/>
            <w:gridSpan w:val="10"/>
            <w:tcBorders>
              <w:right w:val="single" w:sz="4" w:space="0" w:color="auto"/>
            </w:tcBorders>
          </w:tcPr>
          <w:p w14:paraId="2039B9CE" w14:textId="77777777" w:rsidR="002C267F" w:rsidRPr="0054266A" w:rsidRDefault="002C267F" w:rsidP="005D5ABB">
            <w:pPr>
              <w:pStyle w:val="CRCoverPage"/>
              <w:spacing w:after="0"/>
              <w:rPr>
                <w:noProof/>
                <w:sz w:val="8"/>
                <w:szCs w:val="8"/>
              </w:rPr>
            </w:pPr>
          </w:p>
        </w:tc>
      </w:tr>
      <w:tr w:rsidR="002C267F" w:rsidRPr="0054266A" w14:paraId="70ADB062" w14:textId="77777777" w:rsidTr="005D5ABB">
        <w:tc>
          <w:tcPr>
            <w:tcW w:w="1843" w:type="dxa"/>
            <w:tcBorders>
              <w:left w:val="single" w:sz="4" w:space="0" w:color="auto"/>
            </w:tcBorders>
          </w:tcPr>
          <w:p w14:paraId="64660F63" w14:textId="77777777" w:rsidR="002C267F" w:rsidRPr="0054266A" w:rsidRDefault="002C267F"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3A6931F1" w14:textId="423A9B72" w:rsidR="002C267F" w:rsidRPr="0054266A" w:rsidRDefault="002C267F" w:rsidP="005D5ABB">
            <w:pPr>
              <w:pStyle w:val="CRCoverPage"/>
              <w:spacing w:after="0"/>
              <w:ind w:left="100"/>
              <w:rPr>
                <w:noProof/>
              </w:rPr>
            </w:pPr>
            <w:r>
              <w:t xml:space="preserve">Lenovo </w:t>
            </w:r>
          </w:p>
        </w:tc>
      </w:tr>
      <w:tr w:rsidR="002C267F" w:rsidRPr="0054266A" w14:paraId="68D76B48" w14:textId="77777777" w:rsidTr="005D5ABB">
        <w:tc>
          <w:tcPr>
            <w:tcW w:w="1843" w:type="dxa"/>
            <w:tcBorders>
              <w:left w:val="single" w:sz="4" w:space="0" w:color="auto"/>
            </w:tcBorders>
          </w:tcPr>
          <w:p w14:paraId="52548487" w14:textId="77777777" w:rsidR="002C267F" w:rsidRPr="0054266A" w:rsidRDefault="002C267F"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0F6D22A9" w14:textId="77777777" w:rsidR="002C267F" w:rsidRPr="0054266A" w:rsidRDefault="00000000" w:rsidP="005D5ABB">
            <w:pPr>
              <w:pStyle w:val="CRCoverPage"/>
              <w:spacing w:after="0"/>
              <w:ind w:left="100"/>
              <w:rPr>
                <w:noProof/>
              </w:rPr>
            </w:pPr>
            <w:fldSimple w:instr=" DOCPROPERTY  SourceIfTsg  \* MERGEFORMAT ">
              <w:r w:rsidR="002C267F" w:rsidRPr="0054266A">
                <w:rPr>
                  <w:noProof/>
                </w:rPr>
                <w:t>R5</w:t>
              </w:r>
            </w:fldSimple>
          </w:p>
        </w:tc>
      </w:tr>
      <w:tr w:rsidR="002C267F" w:rsidRPr="0054266A" w14:paraId="3C4CE424" w14:textId="77777777" w:rsidTr="005D5ABB">
        <w:tc>
          <w:tcPr>
            <w:tcW w:w="1843" w:type="dxa"/>
            <w:tcBorders>
              <w:left w:val="single" w:sz="4" w:space="0" w:color="auto"/>
            </w:tcBorders>
          </w:tcPr>
          <w:p w14:paraId="2B3BAAB5" w14:textId="77777777" w:rsidR="002C267F" w:rsidRPr="0054266A" w:rsidRDefault="002C267F" w:rsidP="005D5ABB">
            <w:pPr>
              <w:pStyle w:val="CRCoverPage"/>
              <w:spacing w:after="0"/>
              <w:rPr>
                <w:b/>
                <w:i/>
                <w:noProof/>
                <w:sz w:val="8"/>
                <w:szCs w:val="8"/>
              </w:rPr>
            </w:pPr>
          </w:p>
        </w:tc>
        <w:tc>
          <w:tcPr>
            <w:tcW w:w="7797" w:type="dxa"/>
            <w:gridSpan w:val="10"/>
            <w:tcBorders>
              <w:right w:val="single" w:sz="4" w:space="0" w:color="auto"/>
            </w:tcBorders>
          </w:tcPr>
          <w:p w14:paraId="2B10BDC4" w14:textId="77777777" w:rsidR="002C267F" w:rsidRPr="0054266A" w:rsidRDefault="002C267F" w:rsidP="005D5ABB">
            <w:pPr>
              <w:pStyle w:val="CRCoverPage"/>
              <w:spacing w:after="0"/>
              <w:rPr>
                <w:noProof/>
                <w:sz w:val="8"/>
                <w:szCs w:val="8"/>
              </w:rPr>
            </w:pPr>
          </w:p>
        </w:tc>
      </w:tr>
      <w:tr w:rsidR="002C267F" w:rsidRPr="0054266A" w14:paraId="34465FD9" w14:textId="77777777" w:rsidTr="005D5ABB">
        <w:tc>
          <w:tcPr>
            <w:tcW w:w="1843" w:type="dxa"/>
            <w:tcBorders>
              <w:left w:val="single" w:sz="4" w:space="0" w:color="auto"/>
            </w:tcBorders>
          </w:tcPr>
          <w:p w14:paraId="6CD90E0B" w14:textId="77777777" w:rsidR="002C267F" w:rsidRPr="0054266A" w:rsidRDefault="002C267F"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5DFCBB73" w14:textId="3B9742F0" w:rsidR="002C267F" w:rsidRPr="0054266A" w:rsidRDefault="002C267F" w:rsidP="005D5ABB">
            <w:pPr>
              <w:pStyle w:val="CRCoverPage"/>
              <w:spacing w:after="0"/>
              <w:ind w:left="100"/>
              <w:rPr>
                <w:noProof/>
              </w:rPr>
            </w:pPr>
            <w:r w:rsidRPr="002C267F">
              <w:t>NG_RAN_PRN_enh_plus_CT-UEConTest</w:t>
            </w:r>
          </w:p>
        </w:tc>
        <w:tc>
          <w:tcPr>
            <w:tcW w:w="567" w:type="dxa"/>
            <w:tcBorders>
              <w:left w:val="nil"/>
            </w:tcBorders>
          </w:tcPr>
          <w:p w14:paraId="43B00391" w14:textId="77777777" w:rsidR="002C267F" w:rsidRPr="0054266A" w:rsidRDefault="002C267F" w:rsidP="005D5ABB">
            <w:pPr>
              <w:pStyle w:val="CRCoverPage"/>
              <w:spacing w:after="0"/>
              <w:ind w:right="100"/>
              <w:rPr>
                <w:noProof/>
              </w:rPr>
            </w:pPr>
          </w:p>
        </w:tc>
        <w:tc>
          <w:tcPr>
            <w:tcW w:w="1417" w:type="dxa"/>
            <w:gridSpan w:val="3"/>
            <w:tcBorders>
              <w:left w:val="nil"/>
            </w:tcBorders>
          </w:tcPr>
          <w:p w14:paraId="5285B4E1" w14:textId="77777777" w:rsidR="002C267F" w:rsidRPr="0054266A" w:rsidRDefault="002C267F"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6E790875" w14:textId="77777777" w:rsidR="002C267F" w:rsidRPr="0054266A" w:rsidRDefault="00000000" w:rsidP="005D5ABB">
            <w:pPr>
              <w:pStyle w:val="CRCoverPage"/>
              <w:spacing w:after="0"/>
              <w:ind w:left="100"/>
              <w:rPr>
                <w:noProof/>
              </w:rPr>
            </w:pPr>
            <w:fldSimple w:instr=" DOCPROPERTY  ResDate  \* MERGEFORMAT ">
              <w:r w:rsidR="002C267F" w:rsidRPr="0054266A">
                <w:rPr>
                  <w:noProof/>
                </w:rPr>
                <w:t>2023-</w:t>
              </w:r>
              <w:r w:rsidR="002C267F">
                <w:rPr>
                  <w:noProof/>
                </w:rPr>
                <w:t>10</w:t>
              </w:r>
              <w:r w:rsidR="002C267F" w:rsidRPr="0054266A">
                <w:rPr>
                  <w:noProof/>
                </w:rPr>
                <w:t>-</w:t>
              </w:r>
              <w:r w:rsidR="002C267F">
                <w:rPr>
                  <w:noProof/>
                </w:rPr>
                <w:t>31</w:t>
              </w:r>
            </w:fldSimple>
          </w:p>
        </w:tc>
      </w:tr>
      <w:tr w:rsidR="002C267F" w:rsidRPr="0054266A" w14:paraId="2FDFBCFC" w14:textId="77777777" w:rsidTr="005D5ABB">
        <w:tc>
          <w:tcPr>
            <w:tcW w:w="1843" w:type="dxa"/>
            <w:tcBorders>
              <w:left w:val="single" w:sz="4" w:space="0" w:color="auto"/>
            </w:tcBorders>
          </w:tcPr>
          <w:p w14:paraId="0AD7DEAD" w14:textId="77777777" w:rsidR="002C267F" w:rsidRPr="0054266A" w:rsidRDefault="002C267F" w:rsidP="005D5ABB">
            <w:pPr>
              <w:pStyle w:val="CRCoverPage"/>
              <w:spacing w:after="0"/>
              <w:rPr>
                <w:b/>
                <w:i/>
                <w:noProof/>
                <w:sz w:val="8"/>
                <w:szCs w:val="8"/>
              </w:rPr>
            </w:pPr>
          </w:p>
        </w:tc>
        <w:tc>
          <w:tcPr>
            <w:tcW w:w="1986" w:type="dxa"/>
            <w:gridSpan w:val="4"/>
          </w:tcPr>
          <w:p w14:paraId="16865A55" w14:textId="77777777" w:rsidR="002C267F" w:rsidRPr="0054266A" w:rsidRDefault="002C267F" w:rsidP="005D5ABB">
            <w:pPr>
              <w:pStyle w:val="CRCoverPage"/>
              <w:spacing w:after="0"/>
              <w:rPr>
                <w:noProof/>
                <w:sz w:val="8"/>
                <w:szCs w:val="8"/>
              </w:rPr>
            </w:pPr>
          </w:p>
        </w:tc>
        <w:tc>
          <w:tcPr>
            <w:tcW w:w="2267" w:type="dxa"/>
            <w:gridSpan w:val="2"/>
          </w:tcPr>
          <w:p w14:paraId="3B442D4B" w14:textId="77777777" w:rsidR="002C267F" w:rsidRPr="0054266A" w:rsidRDefault="002C267F" w:rsidP="005D5ABB">
            <w:pPr>
              <w:pStyle w:val="CRCoverPage"/>
              <w:spacing w:after="0"/>
              <w:rPr>
                <w:noProof/>
                <w:sz w:val="8"/>
                <w:szCs w:val="8"/>
              </w:rPr>
            </w:pPr>
          </w:p>
        </w:tc>
        <w:tc>
          <w:tcPr>
            <w:tcW w:w="1417" w:type="dxa"/>
            <w:gridSpan w:val="3"/>
          </w:tcPr>
          <w:p w14:paraId="418A7BD9" w14:textId="77777777" w:rsidR="002C267F" w:rsidRPr="0054266A" w:rsidRDefault="002C267F" w:rsidP="005D5ABB">
            <w:pPr>
              <w:pStyle w:val="CRCoverPage"/>
              <w:spacing w:after="0"/>
              <w:rPr>
                <w:noProof/>
                <w:sz w:val="8"/>
                <w:szCs w:val="8"/>
              </w:rPr>
            </w:pPr>
          </w:p>
        </w:tc>
        <w:tc>
          <w:tcPr>
            <w:tcW w:w="2127" w:type="dxa"/>
            <w:tcBorders>
              <w:right w:val="single" w:sz="4" w:space="0" w:color="auto"/>
            </w:tcBorders>
          </w:tcPr>
          <w:p w14:paraId="78BE195B" w14:textId="77777777" w:rsidR="002C267F" w:rsidRPr="0054266A" w:rsidRDefault="002C267F" w:rsidP="005D5ABB">
            <w:pPr>
              <w:pStyle w:val="CRCoverPage"/>
              <w:spacing w:after="0"/>
              <w:rPr>
                <w:noProof/>
                <w:sz w:val="8"/>
                <w:szCs w:val="8"/>
              </w:rPr>
            </w:pPr>
          </w:p>
        </w:tc>
      </w:tr>
      <w:tr w:rsidR="002C267F" w:rsidRPr="0054266A" w14:paraId="18194656" w14:textId="77777777" w:rsidTr="005D5ABB">
        <w:trPr>
          <w:cantSplit/>
        </w:trPr>
        <w:tc>
          <w:tcPr>
            <w:tcW w:w="1843" w:type="dxa"/>
            <w:tcBorders>
              <w:left w:val="single" w:sz="4" w:space="0" w:color="auto"/>
            </w:tcBorders>
          </w:tcPr>
          <w:p w14:paraId="3561CC04" w14:textId="77777777" w:rsidR="002C267F" w:rsidRPr="0054266A" w:rsidRDefault="002C267F"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03DC7F56" w14:textId="77777777" w:rsidR="002C267F" w:rsidRPr="0054266A" w:rsidRDefault="00000000" w:rsidP="005D5ABB">
            <w:pPr>
              <w:pStyle w:val="CRCoverPage"/>
              <w:spacing w:after="0"/>
              <w:ind w:left="100" w:right="-609"/>
              <w:rPr>
                <w:b/>
                <w:noProof/>
              </w:rPr>
            </w:pPr>
            <w:fldSimple w:instr=" DOCPROPERTY  Cat  \* MERGEFORMAT ">
              <w:r w:rsidR="002C267F" w:rsidRPr="0054266A">
                <w:rPr>
                  <w:b/>
                  <w:noProof/>
                </w:rPr>
                <w:t>F</w:t>
              </w:r>
            </w:fldSimple>
          </w:p>
        </w:tc>
        <w:tc>
          <w:tcPr>
            <w:tcW w:w="3402" w:type="dxa"/>
            <w:gridSpan w:val="5"/>
            <w:tcBorders>
              <w:left w:val="nil"/>
            </w:tcBorders>
          </w:tcPr>
          <w:p w14:paraId="3D0DBD77" w14:textId="77777777" w:rsidR="002C267F" w:rsidRPr="0054266A" w:rsidRDefault="002C267F" w:rsidP="005D5ABB">
            <w:pPr>
              <w:pStyle w:val="CRCoverPage"/>
              <w:spacing w:after="0"/>
              <w:rPr>
                <w:noProof/>
              </w:rPr>
            </w:pPr>
          </w:p>
        </w:tc>
        <w:tc>
          <w:tcPr>
            <w:tcW w:w="1417" w:type="dxa"/>
            <w:gridSpan w:val="3"/>
            <w:tcBorders>
              <w:left w:val="nil"/>
            </w:tcBorders>
          </w:tcPr>
          <w:p w14:paraId="532A530C" w14:textId="77777777" w:rsidR="002C267F" w:rsidRPr="0054266A" w:rsidRDefault="002C267F"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19C0E4E1" w14:textId="77777777" w:rsidR="002C267F" w:rsidRPr="0054266A" w:rsidRDefault="00000000" w:rsidP="005D5ABB">
            <w:pPr>
              <w:pStyle w:val="CRCoverPage"/>
              <w:spacing w:after="0"/>
              <w:ind w:left="100"/>
              <w:rPr>
                <w:noProof/>
              </w:rPr>
            </w:pPr>
            <w:fldSimple w:instr=" DOCPROPERTY  Release  \* MERGEFORMAT ">
              <w:r w:rsidR="002C267F" w:rsidRPr="0054266A">
                <w:rPr>
                  <w:noProof/>
                </w:rPr>
                <w:t>Rel-17</w:t>
              </w:r>
            </w:fldSimple>
          </w:p>
        </w:tc>
      </w:tr>
      <w:tr w:rsidR="002C267F" w:rsidRPr="0054266A" w14:paraId="037CB330" w14:textId="77777777" w:rsidTr="005D5ABB">
        <w:tc>
          <w:tcPr>
            <w:tcW w:w="1843" w:type="dxa"/>
            <w:tcBorders>
              <w:left w:val="single" w:sz="4" w:space="0" w:color="auto"/>
              <w:bottom w:val="single" w:sz="4" w:space="0" w:color="auto"/>
            </w:tcBorders>
          </w:tcPr>
          <w:p w14:paraId="1CAC065E" w14:textId="77777777" w:rsidR="002C267F" w:rsidRPr="0054266A" w:rsidRDefault="002C267F" w:rsidP="005D5ABB">
            <w:pPr>
              <w:pStyle w:val="CRCoverPage"/>
              <w:spacing w:after="0"/>
              <w:rPr>
                <w:b/>
                <w:i/>
                <w:noProof/>
              </w:rPr>
            </w:pPr>
          </w:p>
        </w:tc>
        <w:tc>
          <w:tcPr>
            <w:tcW w:w="4677" w:type="dxa"/>
            <w:gridSpan w:val="8"/>
            <w:tcBorders>
              <w:bottom w:val="single" w:sz="4" w:space="0" w:color="auto"/>
            </w:tcBorders>
          </w:tcPr>
          <w:p w14:paraId="0E7D15AC" w14:textId="77777777" w:rsidR="002C267F" w:rsidRPr="0054266A" w:rsidRDefault="002C267F"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6FB532EF" w14:textId="77777777" w:rsidR="002C267F" w:rsidRPr="0054266A" w:rsidRDefault="002C267F"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56FF7A8" w14:textId="77777777" w:rsidR="002C267F" w:rsidRPr="0054266A" w:rsidRDefault="002C267F"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2C267F" w:rsidRPr="0054266A" w14:paraId="1772D537" w14:textId="77777777" w:rsidTr="005D5ABB">
        <w:tc>
          <w:tcPr>
            <w:tcW w:w="1843" w:type="dxa"/>
          </w:tcPr>
          <w:p w14:paraId="61F2F308" w14:textId="77777777" w:rsidR="002C267F" w:rsidRPr="0054266A" w:rsidRDefault="002C267F" w:rsidP="005D5ABB">
            <w:pPr>
              <w:pStyle w:val="CRCoverPage"/>
              <w:spacing w:after="0"/>
              <w:rPr>
                <w:b/>
                <w:i/>
                <w:noProof/>
                <w:sz w:val="8"/>
                <w:szCs w:val="8"/>
              </w:rPr>
            </w:pPr>
          </w:p>
        </w:tc>
        <w:tc>
          <w:tcPr>
            <w:tcW w:w="7797" w:type="dxa"/>
            <w:gridSpan w:val="10"/>
          </w:tcPr>
          <w:p w14:paraId="40625565" w14:textId="77777777" w:rsidR="002C267F" w:rsidRPr="0054266A" w:rsidRDefault="002C267F" w:rsidP="005D5ABB">
            <w:pPr>
              <w:pStyle w:val="CRCoverPage"/>
              <w:spacing w:after="0"/>
              <w:rPr>
                <w:noProof/>
                <w:sz w:val="8"/>
                <w:szCs w:val="8"/>
              </w:rPr>
            </w:pPr>
          </w:p>
        </w:tc>
      </w:tr>
      <w:tr w:rsidR="002C267F" w:rsidRPr="0054266A" w14:paraId="517F80C5" w14:textId="77777777" w:rsidTr="005D5ABB">
        <w:tc>
          <w:tcPr>
            <w:tcW w:w="2694" w:type="dxa"/>
            <w:gridSpan w:val="2"/>
            <w:tcBorders>
              <w:top w:val="single" w:sz="4" w:space="0" w:color="auto"/>
              <w:left w:val="single" w:sz="4" w:space="0" w:color="auto"/>
            </w:tcBorders>
          </w:tcPr>
          <w:p w14:paraId="2B6A6A6F" w14:textId="77777777" w:rsidR="002C267F" w:rsidRPr="0054266A" w:rsidRDefault="002C267F"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09F5FAAC" w14:textId="77777777" w:rsidR="002C267F" w:rsidRDefault="002C267F" w:rsidP="005D5ABB">
            <w:pPr>
              <w:pStyle w:val="CRCoverPage"/>
              <w:spacing w:after="0"/>
              <w:rPr>
                <w:noProof/>
              </w:rPr>
            </w:pPr>
            <w:r>
              <w:rPr>
                <w:noProof/>
              </w:rPr>
              <w:t>Specific message contents are TBD</w:t>
            </w:r>
          </w:p>
          <w:p w14:paraId="117F08C1" w14:textId="03F43815" w:rsidR="002C267F" w:rsidRPr="005F00B6" w:rsidRDefault="00C04506" w:rsidP="005D5ABB">
            <w:pPr>
              <w:pStyle w:val="CRCoverPage"/>
              <w:spacing w:after="0"/>
              <w:rPr>
                <w:noProof/>
              </w:rPr>
            </w:pPr>
            <w:r>
              <w:rPr>
                <w:noProof/>
              </w:rPr>
              <w:t>‘</w:t>
            </w:r>
            <w:r w:rsidR="002C267F">
              <w:rPr>
                <w:noProof/>
              </w:rPr>
              <w:t>Check</w:t>
            </w:r>
            <w:r>
              <w:rPr>
                <w:noProof/>
              </w:rPr>
              <w:t>’</w:t>
            </w:r>
            <w:r w:rsidR="002C267F">
              <w:rPr>
                <w:noProof/>
              </w:rPr>
              <w:t xml:space="preserve"> missing for step with TP.</w:t>
            </w:r>
          </w:p>
        </w:tc>
      </w:tr>
      <w:tr w:rsidR="002C267F" w:rsidRPr="0054266A" w14:paraId="38ED5719" w14:textId="77777777" w:rsidTr="005D5ABB">
        <w:tc>
          <w:tcPr>
            <w:tcW w:w="2694" w:type="dxa"/>
            <w:gridSpan w:val="2"/>
            <w:tcBorders>
              <w:left w:val="single" w:sz="4" w:space="0" w:color="auto"/>
            </w:tcBorders>
          </w:tcPr>
          <w:p w14:paraId="237BE94C" w14:textId="77777777" w:rsidR="002C267F" w:rsidRPr="0054266A" w:rsidRDefault="002C267F" w:rsidP="005D5ABB">
            <w:pPr>
              <w:pStyle w:val="CRCoverPage"/>
              <w:spacing w:after="0"/>
              <w:rPr>
                <w:b/>
                <w:i/>
                <w:noProof/>
                <w:sz w:val="8"/>
                <w:szCs w:val="8"/>
              </w:rPr>
            </w:pPr>
          </w:p>
        </w:tc>
        <w:tc>
          <w:tcPr>
            <w:tcW w:w="6946" w:type="dxa"/>
            <w:gridSpan w:val="9"/>
            <w:tcBorders>
              <w:right w:val="single" w:sz="4" w:space="0" w:color="auto"/>
            </w:tcBorders>
          </w:tcPr>
          <w:p w14:paraId="63B1D961" w14:textId="77777777" w:rsidR="002C267F" w:rsidRPr="00AE2847" w:rsidRDefault="002C267F" w:rsidP="005D5ABB">
            <w:pPr>
              <w:pStyle w:val="CRCoverPage"/>
              <w:spacing w:after="0"/>
              <w:rPr>
                <w:noProof/>
                <w:sz w:val="8"/>
                <w:szCs w:val="8"/>
                <w:highlight w:val="yellow"/>
              </w:rPr>
            </w:pPr>
          </w:p>
        </w:tc>
      </w:tr>
      <w:tr w:rsidR="002C267F" w:rsidRPr="0054266A" w14:paraId="0D1FC2CA" w14:textId="77777777" w:rsidTr="005D5ABB">
        <w:tc>
          <w:tcPr>
            <w:tcW w:w="2694" w:type="dxa"/>
            <w:gridSpan w:val="2"/>
            <w:tcBorders>
              <w:left w:val="single" w:sz="4" w:space="0" w:color="auto"/>
            </w:tcBorders>
          </w:tcPr>
          <w:p w14:paraId="04333367" w14:textId="77777777" w:rsidR="002C267F" w:rsidRPr="0054266A" w:rsidRDefault="002C267F"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2B2848A6" w14:textId="77777777" w:rsidR="002C267F" w:rsidRDefault="002C267F" w:rsidP="005D5ABB">
            <w:pPr>
              <w:pStyle w:val="CRCoverPage"/>
              <w:spacing w:after="0"/>
              <w:rPr>
                <w:noProof/>
              </w:rPr>
            </w:pPr>
            <w:r>
              <w:rPr>
                <w:noProof/>
              </w:rPr>
              <w:t>No specific contents needed hence specified as none</w:t>
            </w:r>
          </w:p>
          <w:p w14:paraId="302B6DCB" w14:textId="2B3EA48C" w:rsidR="002C267F" w:rsidRPr="00AE2847" w:rsidRDefault="002C267F" w:rsidP="005D5ABB">
            <w:pPr>
              <w:pStyle w:val="CRCoverPage"/>
              <w:spacing w:after="0"/>
              <w:rPr>
                <w:noProof/>
                <w:highlight w:val="yellow"/>
              </w:rPr>
            </w:pPr>
            <w:r>
              <w:rPr>
                <w:noProof/>
              </w:rPr>
              <w:t>Aligned with PRD 13</w:t>
            </w:r>
          </w:p>
        </w:tc>
      </w:tr>
      <w:tr w:rsidR="002C267F" w:rsidRPr="0054266A" w14:paraId="33BB894E" w14:textId="77777777" w:rsidTr="005D5ABB">
        <w:trPr>
          <w:trHeight w:val="184"/>
        </w:trPr>
        <w:tc>
          <w:tcPr>
            <w:tcW w:w="2694" w:type="dxa"/>
            <w:gridSpan w:val="2"/>
            <w:tcBorders>
              <w:left w:val="single" w:sz="4" w:space="0" w:color="auto"/>
            </w:tcBorders>
          </w:tcPr>
          <w:p w14:paraId="16808226" w14:textId="77777777" w:rsidR="002C267F" w:rsidRPr="0054266A" w:rsidRDefault="002C267F" w:rsidP="005D5ABB">
            <w:pPr>
              <w:pStyle w:val="CRCoverPage"/>
              <w:spacing w:after="0"/>
              <w:rPr>
                <w:b/>
                <w:i/>
                <w:noProof/>
                <w:sz w:val="8"/>
                <w:szCs w:val="8"/>
              </w:rPr>
            </w:pPr>
          </w:p>
        </w:tc>
        <w:tc>
          <w:tcPr>
            <w:tcW w:w="6946" w:type="dxa"/>
            <w:gridSpan w:val="9"/>
            <w:tcBorders>
              <w:right w:val="single" w:sz="4" w:space="0" w:color="auto"/>
            </w:tcBorders>
          </w:tcPr>
          <w:p w14:paraId="5B0D9936" w14:textId="77777777" w:rsidR="002C267F" w:rsidRPr="00AE2847" w:rsidRDefault="002C267F" w:rsidP="005D5ABB">
            <w:pPr>
              <w:pStyle w:val="CRCoverPage"/>
              <w:spacing w:after="0"/>
              <w:rPr>
                <w:noProof/>
                <w:sz w:val="8"/>
                <w:szCs w:val="8"/>
                <w:highlight w:val="yellow"/>
              </w:rPr>
            </w:pPr>
          </w:p>
        </w:tc>
      </w:tr>
      <w:tr w:rsidR="002C267F" w:rsidRPr="0054266A" w14:paraId="25A52B98" w14:textId="77777777" w:rsidTr="005D5ABB">
        <w:tc>
          <w:tcPr>
            <w:tcW w:w="2694" w:type="dxa"/>
            <w:gridSpan w:val="2"/>
            <w:tcBorders>
              <w:left w:val="single" w:sz="4" w:space="0" w:color="auto"/>
              <w:bottom w:val="single" w:sz="4" w:space="0" w:color="auto"/>
            </w:tcBorders>
          </w:tcPr>
          <w:p w14:paraId="3C8F4343" w14:textId="77777777" w:rsidR="002C267F" w:rsidRPr="0054266A" w:rsidRDefault="002C267F"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43795" w14:textId="77777777" w:rsidR="002C267F" w:rsidRPr="00AE2847" w:rsidRDefault="002C267F" w:rsidP="005D5ABB">
            <w:pPr>
              <w:pStyle w:val="CRCoverPage"/>
              <w:spacing w:after="0"/>
              <w:rPr>
                <w:noProof/>
                <w:highlight w:val="yellow"/>
              </w:rPr>
            </w:pPr>
            <w:r w:rsidRPr="008A396B">
              <w:rPr>
                <w:noProof/>
              </w:rPr>
              <w:t>A conformant UE will not be able to pass the test case</w:t>
            </w:r>
          </w:p>
        </w:tc>
      </w:tr>
      <w:tr w:rsidR="002C267F" w:rsidRPr="0054266A" w14:paraId="723FBF8A" w14:textId="77777777" w:rsidTr="005D5ABB">
        <w:tc>
          <w:tcPr>
            <w:tcW w:w="2694" w:type="dxa"/>
            <w:gridSpan w:val="2"/>
          </w:tcPr>
          <w:p w14:paraId="4C861F3D" w14:textId="77777777" w:rsidR="002C267F" w:rsidRPr="0054266A" w:rsidRDefault="002C267F" w:rsidP="005D5ABB">
            <w:pPr>
              <w:pStyle w:val="CRCoverPage"/>
              <w:spacing w:after="0"/>
              <w:rPr>
                <w:b/>
                <w:i/>
                <w:noProof/>
                <w:sz w:val="8"/>
                <w:szCs w:val="8"/>
              </w:rPr>
            </w:pPr>
          </w:p>
        </w:tc>
        <w:tc>
          <w:tcPr>
            <w:tcW w:w="6946" w:type="dxa"/>
            <w:gridSpan w:val="9"/>
          </w:tcPr>
          <w:p w14:paraId="506949C4" w14:textId="77777777" w:rsidR="002C267F" w:rsidRPr="0054266A" w:rsidRDefault="002C267F" w:rsidP="005D5ABB">
            <w:pPr>
              <w:pStyle w:val="CRCoverPage"/>
              <w:spacing w:after="0"/>
              <w:rPr>
                <w:noProof/>
                <w:sz w:val="8"/>
                <w:szCs w:val="8"/>
              </w:rPr>
            </w:pPr>
          </w:p>
        </w:tc>
      </w:tr>
      <w:tr w:rsidR="002C267F" w:rsidRPr="0054266A" w14:paraId="46F18D9D" w14:textId="77777777" w:rsidTr="005D5ABB">
        <w:tc>
          <w:tcPr>
            <w:tcW w:w="2694" w:type="dxa"/>
            <w:gridSpan w:val="2"/>
            <w:tcBorders>
              <w:top w:val="single" w:sz="4" w:space="0" w:color="auto"/>
              <w:left w:val="single" w:sz="4" w:space="0" w:color="auto"/>
            </w:tcBorders>
          </w:tcPr>
          <w:p w14:paraId="12A3FB16" w14:textId="77777777" w:rsidR="002C267F" w:rsidRPr="0054266A" w:rsidRDefault="002C267F"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37E42879" w14:textId="7A26C635" w:rsidR="002C267F" w:rsidRPr="0054266A" w:rsidRDefault="002C267F" w:rsidP="005D5ABB">
            <w:pPr>
              <w:pStyle w:val="CRCoverPage"/>
              <w:spacing w:after="0"/>
              <w:rPr>
                <w:noProof/>
              </w:rPr>
            </w:pPr>
            <w:r>
              <w:rPr>
                <w:noProof/>
              </w:rPr>
              <w:t>6.5.3.6</w:t>
            </w:r>
          </w:p>
        </w:tc>
      </w:tr>
      <w:tr w:rsidR="002C267F" w:rsidRPr="0054266A" w14:paraId="490D3926" w14:textId="77777777" w:rsidTr="005D5ABB">
        <w:tc>
          <w:tcPr>
            <w:tcW w:w="2694" w:type="dxa"/>
            <w:gridSpan w:val="2"/>
            <w:tcBorders>
              <w:left w:val="single" w:sz="4" w:space="0" w:color="auto"/>
            </w:tcBorders>
          </w:tcPr>
          <w:p w14:paraId="3BD289D7" w14:textId="77777777" w:rsidR="002C267F" w:rsidRPr="0054266A" w:rsidRDefault="002C267F" w:rsidP="005D5ABB">
            <w:pPr>
              <w:pStyle w:val="CRCoverPage"/>
              <w:spacing w:after="0"/>
              <w:rPr>
                <w:b/>
                <w:i/>
                <w:noProof/>
                <w:sz w:val="8"/>
                <w:szCs w:val="8"/>
              </w:rPr>
            </w:pPr>
          </w:p>
        </w:tc>
        <w:tc>
          <w:tcPr>
            <w:tcW w:w="6946" w:type="dxa"/>
            <w:gridSpan w:val="9"/>
            <w:tcBorders>
              <w:right w:val="single" w:sz="4" w:space="0" w:color="auto"/>
            </w:tcBorders>
          </w:tcPr>
          <w:p w14:paraId="16FED3BA" w14:textId="77777777" w:rsidR="002C267F" w:rsidRPr="0054266A" w:rsidRDefault="002C267F" w:rsidP="005D5ABB">
            <w:pPr>
              <w:pStyle w:val="CRCoverPage"/>
              <w:spacing w:after="0"/>
              <w:rPr>
                <w:noProof/>
                <w:sz w:val="8"/>
                <w:szCs w:val="8"/>
              </w:rPr>
            </w:pPr>
          </w:p>
        </w:tc>
      </w:tr>
      <w:tr w:rsidR="002C267F" w:rsidRPr="0054266A" w14:paraId="008A7191" w14:textId="77777777" w:rsidTr="005D5ABB">
        <w:tc>
          <w:tcPr>
            <w:tcW w:w="2694" w:type="dxa"/>
            <w:gridSpan w:val="2"/>
            <w:tcBorders>
              <w:left w:val="single" w:sz="4" w:space="0" w:color="auto"/>
            </w:tcBorders>
          </w:tcPr>
          <w:p w14:paraId="1B563196" w14:textId="77777777" w:rsidR="002C267F" w:rsidRPr="0054266A" w:rsidRDefault="002C267F"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9059B" w14:textId="77777777" w:rsidR="002C267F" w:rsidRPr="0054266A" w:rsidRDefault="002C267F"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8FB66" w14:textId="77777777" w:rsidR="002C267F" w:rsidRPr="0054266A" w:rsidRDefault="002C267F" w:rsidP="005D5ABB">
            <w:pPr>
              <w:pStyle w:val="CRCoverPage"/>
              <w:spacing w:after="0"/>
              <w:jc w:val="center"/>
              <w:rPr>
                <w:b/>
                <w:caps/>
                <w:noProof/>
              </w:rPr>
            </w:pPr>
            <w:r w:rsidRPr="0054266A">
              <w:rPr>
                <w:b/>
                <w:caps/>
                <w:noProof/>
              </w:rPr>
              <w:t>N</w:t>
            </w:r>
          </w:p>
        </w:tc>
        <w:tc>
          <w:tcPr>
            <w:tcW w:w="2977" w:type="dxa"/>
            <w:gridSpan w:val="4"/>
          </w:tcPr>
          <w:p w14:paraId="2E716E11" w14:textId="77777777" w:rsidR="002C267F" w:rsidRPr="0054266A" w:rsidRDefault="002C267F"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85F3C" w14:textId="77777777" w:rsidR="002C267F" w:rsidRPr="0054266A" w:rsidRDefault="002C267F" w:rsidP="005D5ABB">
            <w:pPr>
              <w:pStyle w:val="CRCoverPage"/>
              <w:spacing w:after="0"/>
              <w:ind w:left="99"/>
              <w:rPr>
                <w:noProof/>
              </w:rPr>
            </w:pPr>
          </w:p>
        </w:tc>
      </w:tr>
      <w:tr w:rsidR="002C267F" w:rsidRPr="0054266A" w14:paraId="3512F074" w14:textId="77777777" w:rsidTr="005D5ABB">
        <w:tc>
          <w:tcPr>
            <w:tcW w:w="2694" w:type="dxa"/>
            <w:gridSpan w:val="2"/>
            <w:tcBorders>
              <w:left w:val="single" w:sz="4" w:space="0" w:color="auto"/>
            </w:tcBorders>
          </w:tcPr>
          <w:p w14:paraId="5A338950" w14:textId="77777777" w:rsidR="002C267F" w:rsidRPr="0054266A" w:rsidRDefault="002C267F"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7A067" w14:textId="77777777" w:rsidR="002C267F" w:rsidRPr="0054266A" w:rsidRDefault="002C267F"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1424C" w14:textId="77777777" w:rsidR="002C267F" w:rsidRPr="0054266A" w:rsidRDefault="002C267F" w:rsidP="005D5ABB">
            <w:pPr>
              <w:pStyle w:val="CRCoverPage"/>
              <w:spacing w:after="0"/>
              <w:jc w:val="center"/>
              <w:rPr>
                <w:b/>
                <w:caps/>
                <w:noProof/>
              </w:rPr>
            </w:pPr>
            <w:r w:rsidRPr="0054266A">
              <w:rPr>
                <w:b/>
                <w:caps/>
                <w:noProof/>
              </w:rPr>
              <w:t>X</w:t>
            </w:r>
          </w:p>
        </w:tc>
        <w:tc>
          <w:tcPr>
            <w:tcW w:w="2977" w:type="dxa"/>
            <w:gridSpan w:val="4"/>
          </w:tcPr>
          <w:p w14:paraId="17991DE7" w14:textId="77777777" w:rsidR="002C267F" w:rsidRPr="0054266A" w:rsidRDefault="002C267F"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681CD48C" w14:textId="77777777" w:rsidR="002C267F" w:rsidRPr="0054266A" w:rsidRDefault="002C267F" w:rsidP="005D5ABB">
            <w:pPr>
              <w:pStyle w:val="CRCoverPage"/>
              <w:spacing w:after="0"/>
              <w:ind w:left="99"/>
              <w:rPr>
                <w:noProof/>
              </w:rPr>
            </w:pPr>
            <w:r w:rsidRPr="0054266A">
              <w:rPr>
                <w:noProof/>
              </w:rPr>
              <w:t xml:space="preserve">TS/TR ... CR ... </w:t>
            </w:r>
          </w:p>
        </w:tc>
      </w:tr>
      <w:tr w:rsidR="002C267F" w:rsidRPr="0054266A" w14:paraId="4C6C92C3" w14:textId="77777777" w:rsidTr="005D5ABB">
        <w:tc>
          <w:tcPr>
            <w:tcW w:w="2694" w:type="dxa"/>
            <w:gridSpan w:val="2"/>
            <w:tcBorders>
              <w:left w:val="single" w:sz="4" w:space="0" w:color="auto"/>
            </w:tcBorders>
          </w:tcPr>
          <w:p w14:paraId="329F53B4" w14:textId="77777777" w:rsidR="002C267F" w:rsidRPr="0054266A" w:rsidRDefault="002C267F"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AF7C2" w14:textId="77777777" w:rsidR="002C267F" w:rsidRPr="0054266A" w:rsidRDefault="002C267F"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F9F60" w14:textId="77777777" w:rsidR="002C267F" w:rsidRPr="0054266A" w:rsidRDefault="002C267F" w:rsidP="005D5ABB">
            <w:pPr>
              <w:pStyle w:val="CRCoverPage"/>
              <w:spacing w:after="0"/>
              <w:jc w:val="center"/>
              <w:rPr>
                <w:b/>
                <w:caps/>
                <w:noProof/>
              </w:rPr>
            </w:pPr>
            <w:r w:rsidRPr="0054266A">
              <w:rPr>
                <w:b/>
                <w:caps/>
                <w:noProof/>
              </w:rPr>
              <w:t>X</w:t>
            </w:r>
          </w:p>
        </w:tc>
        <w:tc>
          <w:tcPr>
            <w:tcW w:w="2977" w:type="dxa"/>
            <w:gridSpan w:val="4"/>
          </w:tcPr>
          <w:p w14:paraId="76F1EDCE" w14:textId="77777777" w:rsidR="002C267F" w:rsidRPr="0054266A" w:rsidRDefault="002C267F"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3A3CE010" w14:textId="77777777" w:rsidR="002C267F" w:rsidRPr="0054266A" w:rsidRDefault="002C267F" w:rsidP="005D5ABB">
            <w:pPr>
              <w:pStyle w:val="CRCoverPage"/>
              <w:spacing w:after="0"/>
              <w:ind w:left="99"/>
              <w:rPr>
                <w:noProof/>
              </w:rPr>
            </w:pPr>
            <w:r w:rsidRPr="0054266A">
              <w:rPr>
                <w:noProof/>
              </w:rPr>
              <w:t xml:space="preserve">TS/TR ... CR ... </w:t>
            </w:r>
          </w:p>
        </w:tc>
      </w:tr>
      <w:tr w:rsidR="002C267F" w:rsidRPr="0054266A" w14:paraId="3B448531" w14:textId="77777777" w:rsidTr="005D5ABB">
        <w:tc>
          <w:tcPr>
            <w:tcW w:w="2694" w:type="dxa"/>
            <w:gridSpan w:val="2"/>
            <w:tcBorders>
              <w:left w:val="single" w:sz="4" w:space="0" w:color="auto"/>
            </w:tcBorders>
          </w:tcPr>
          <w:p w14:paraId="7C473195" w14:textId="77777777" w:rsidR="002C267F" w:rsidRPr="0054266A" w:rsidRDefault="002C267F"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60CCD" w14:textId="77777777" w:rsidR="002C267F" w:rsidRPr="0054266A" w:rsidRDefault="002C267F"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5EF0F" w14:textId="77777777" w:rsidR="002C267F" w:rsidRPr="0054266A" w:rsidRDefault="002C267F" w:rsidP="005D5ABB">
            <w:pPr>
              <w:pStyle w:val="CRCoverPage"/>
              <w:spacing w:after="0"/>
              <w:jc w:val="center"/>
              <w:rPr>
                <w:b/>
                <w:caps/>
                <w:noProof/>
              </w:rPr>
            </w:pPr>
            <w:r w:rsidRPr="0054266A">
              <w:rPr>
                <w:b/>
                <w:caps/>
                <w:noProof/>
              </w:rPr>
              <w:t>X</w:t>
            </w:r>
          </w:p>
        </w:tc>
        <w:tc>
          <w:tcPr>
            <w:tcW w:w="2977" w:type="dxa"/>
            <w:gridSpan w:val="4"/>
          </w:tcPr>
          <w:p w14:paraId="35910371" w14:textId="77777777" w:rsidR="002C267F" w:rsidRPr="0054266A" w:rsidRDefault="002C267F"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73DDC99" w14:textId="77777777" w:rsidR="002C267F" w:rsidRPr="0054266A" w:rsidRDefault="002C267F" w:rsidP="005D5ABB">
            <w:pPr>
              <w:pStyle w:val="CRCoverPage"/>
              <w:spacing w:after="0"/>
              <w:ind w:left="99"/>
              <w:rPr>
                <w:noProof/>
              </w:rPr>
            </w:pPr>
            <w:r w:rsidRPr="0054266A">
              <w:rPr>
                <w:noProof/>
              </w:rPr>
              <w:t xml:space="preserve">TS/TR ... CR ... </w:t>
            </w:r>
          </w:p>
        </w:tc>
      </w:tr>
      <w:tr w:rsidR="002C267F" w:rsidRPr="0054266A" w14:paraId="29C7CF9B" w14:textId="77777777" w:rsidTr="005D5ABB">
        <w:tc>
          <w:tcPr>
            <w:tcW w:w="2694" w:type="dxa"/>
            <w:gridSpan w:val="2"/>
            <w:tcBorders>
              <w:left w:val="single" w:sz="4" w:space="0" w:color="auto"/>
            </w:tcBorders>
          </w:tcPr>
          <w:p w14:paraId="4EB677B3" w14:textId="77777777" w:rsidR="002C267F" w:rsidRPr="0054266A" w:rsidRDefault="002C267F" w:rsidP="005D5ABB">
            <w:pPr>
              <w:pStyle w:val="CRCoverPage"/>
              <w:spacing w:after="0"/>
              <w:rPr>
                <w:b/>
                <w:i/>
                <w:noProof/>
              </w:rPr>
            </w:pPr>
          </w:p>
        </w:tc>
        <w:tc>
          <w:tcPr>
            <w:tcW w:w="6946" w:type="dxa"/>
            <w:gridSpan w:val="9"/>
            <w:tcBorders>
              <w:right w:val="single" w:sz="4" w:space="0" w:color="auto"/>
            </w:tcBorders>
          </w:tcPr>
          <w:p w14:paraId="491AF222" w14:textId="77777777" w:rsidR="002C267F" w:rsidRPr="0054266A" w:rsidRDefault="002C267F" w:rsidP="005D5ABB">
            <w:pPr>
              <w:pStyle w:val="CRCoverPage"/>
              <w:spacing w:after="0"/>
              <w:rPr>
                <w:noProof/>
              </w:rPr>
            </w:pPr>
          </w:p>
        </w:tc>
      </w:tr>
      <w:tr w:rsidR="002C267F" w:rsidRPr="0054266A" w14:paraId="69692E91" w14:textId="77777777" w:rsidTr="005D5ABB">
        <w:tc>
          <w:tcPr>
            <w:tcW w:w="2694" w:type="dxa"/>
            <w:gridSpan w:val="2"/>
            <w:tcBorders>
              <w:left w:val="single" w:sz="4" w:space="0" w:color="auto"/>
              <w:bottom w:val="single" w:sz="4" w:space="0" w:color="auto"/>
            </w:tcBorders>
          </w:tcPr>
          <w:p w14:paraId="71742B32" w14:textId="77777777" w:rsidR="002C267F" w:rsidRPr="0054266A" w:rsidRDefault="002C267F"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10AA1EB8" w14:textId="77777777" w:rsidR="002C267F" w:rsidRPr="0054266A" w:rsidRDefault="002C267F" w:rsidP="005D5ABB">
            <w:pPr>
              <w:pStyle w:val="CRCoverPage"/>
              <w:spacing w:after="0"/>
              <w:ind w:left="100"/>
              <w:rPr>
                <w:noProof/>
              </w:rPr>
            </w:pPr>
          </w:p>
        </w:tc>
      </w:tr>
      <w:tr w:rsidR="002C267F" w:rsidRPr="0054266A" w14:paraId="52628F49" w14:textId="77777777" w:rsidTr="005D5ABB">
        <w:tc>
          <w:tcPr>
            <w:tcW w:w="2694" w:type="dxa"/>
            <w:gridSpan w:val="2"/>
            <w:tcBorders>
              <w:top w:val="single" w:sz="4" w:space="0" w:color="auto"/>
              <w:bottom w:val="single" w:sz="4" w:space="0" w:color="auto"/>
            </w:tcBorders>
          </w:tcPr>
          <w:p w14:paraId="032C5396" w14:textId="77777777" w:rsidR="002C267F" w:rsidRPr="0054266A" w:rsidRDefault="002C267F"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F4BFA" w14:textId="77777777" w:rsidR="002C267F" w:rsidRPr="0054266A" w:rsidRDefault="002C267F" w:rsidP="005D5ABB">
            <w:pPr>
              <w:pStyle w:val="CRCoverPage"/>
              <w:spacing w:after="0"/>
              <w:ind w:left="100"/>
              <w:rPr>
                <w:noProof/>
                <w:sz w:val="8"/>
                <w:szCs w:val="8"/>
              </w:rPr>
            </w:pPr>
          </w:p>
        </w:tc>
      </w:tr>
      <w:tr w:rsidR="002C267F" w:rsidRPr="0054266A" w14:paraId="74947D51" w14:textId="77777777" w:rsidTr="005D5ABB">
        <w:tc>
          <w:tcPr>
            <w:tcW w:w="2694" w:type="dxa"/>
            <w:gridSpan w:val="2"/>
            <w:tcBorders>
              <w:top w:val="single" w:sz="4" w:space="0" w:color="auto"/>
              <w:left w:val="single" w:sz="4" w:space="0" w:color="auto"/>
              <w:bottom w:val="single" w:sz="4" w:space="0" w:color="auto"/>
            </w:tcBorders>
          </w:tcPr>
          <w:p w14:paraId="2A1FCFB8" w14:textId="77777777" w:rsidR="002C267F" w:rsidRPr="0054266A" w:rsidRDefault="002C267F"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08469" w14:textId="77777777" w:rsidR="002C267F" w:rsidRPr="0054266A" w:rsidRDefault="002C267F" w:rsidP="005D5ABB">
            <w:pPr>
              <w:pStyle w:val="CRCoverPage"/>
              <w:spacing w:after="0"/>
              <w:ind w:left="100"/>
              <w:rPr>
                <w:noProof/>
              </w:rPr>
            </w:pPr>
          </w:p>
        </w:tc>
      </w:tr>
    </w:tbl>
    <w:p w14:paraId="7F989012" w14:textId="77777777" w:rsidR="002C267F" w:rsidRPr="0054266A" w:rsidRDefault="002C267F" w:rsidP="002C267F">
      <w:pPr>
        <w:pStyle w:val="CRCoverPage"/>
        <w:spacing w:after="0"/>
        <w:rPr>
          <w:noProof/>
          <w:sz w:val="8"/>
          <w:szCs w:val="8"/>
        </w:rPr>
      </w:pPr>
    </w:p>
    <w:p w14:paraId="1ADC084A" w14:textId="77777777" w:rsidR="002C267F" w:rsidRPr="0054266A" w:rsidRDefault="002C267F" w:rsidP="002C267F">
      <w:pPr>
        <w:rPr>
          <w:noProof/>
        </w:rPr>
        <w:sectPr w:rsidR="002C267F"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36BB34" w14:textId="77777777" w:rsidR="002C267F" w:rsidRDefault="002C267F" w:rsidP="002C267F">
      <w:pPr>
        <w:pStyle w:val="H6"/>
        <w:ind w:left="0" w:firstLine="0"/>
        <w:rPr>
          <w:b/>
          <w:bCs/>
          <w:color w:val="0000FF"/>
        </w:rPr>
      </w:pPr>
      <w:r w:rsidRPr="0054266A">
        <w:rPr>
          <w:b/>
          <w:bCs/>
          <w:color w:val="0000FF"/>
        </w:rPr>
        <w:lastRenderedPageBreak/>
        <w:t>&lt;Start of first modified section&gt;</w:t>
      </w:r>
    </w:p>
    <w:p w14:paraId="29B36888" w14:textId="359AFE7E" w:rsidR="00BE5840" w:rsidRPr="009F2665" w:rsidRDefault="00BE5840" w:rsidP="00BE5840">
      <w:pPr>
        <w:pStyle w:val="Heading4"/>
      </w:pPr>
      <w:r w:rsidRPr="009F2665">
        <w:t>6.5.3.6</w:t>
      </w:r>
      <w:r w:rsidRPr="009F2665">
        <w:tab/>
        <w:t>SNPN / Limited service / No valid subscriber data</w:t>
      </w:r>
    </w:p>
    <w:p w14:paraId="62BDF515" w14:textId="77777777" w:rsidR="00BE5840" w:rsidRPr="009F2665" w:rsidRDefault="00BE5840" w:rsidP="00BE5840">
      <w:pPr>
        <w:pStyle w:val="H6"/>
      </w:pPr>
      <w:r w:rsidRPr="009F2665">
        <w:t>6.5.3.6.1</w:t>
      </w:r>
      <w:r w:rsidRPr="009F2665">
        <w:tab/>
        <w:t>Test Purpose (TP)</w:t>
      </w:r>
    </w:p>
    <w:p w14:paraId="2C701201" w14:textId="77777777" w:rsidR="00BE5840" w:rsidRPr="009F2665" w:rsidRDefault="00BE5840" w:rsidP="00BE5840">
      <w:pPr>
        <w:pStyle w:val="H6"/>
      </w:pPr>
      <w:r w:rsidRPr="009F2665">
        <w:t>(1)</w:t>
      </w:r>
    </w:p>
    <w:p w14:paraId="626F6F00" w14:textId="77777777" w:rsidR="00BE5840" w:rsidRPr="009F2665" w:rsidRDefault="00BE5840" w:rsidP="00BE5840">
      <w:pPr>
        <w:pStyle w:val="PL"/>
        <w:rPr>
          <w:noProof w:val="0"/>
        </w:rPr>
      </w:pPr>
      <w:r w:rsidRPr="009F2665">
        <w:rPr>
          <w:b/>
          <w:bCs/>
          <w:noProof w:val="0"/>
        </w:rPr>
        <w:t xml:space="preserve">with { </w:t>
      </w:r>
      <w:r w:rsidRPr="009F2665">
        <w:rPr>
          <w:noProof w:val="0"/>
        </w:rPr>
        <w:t>UE in SNPN access mode and the "list of subscriber data" with no valid entry and UE is not configured with the default UE credentials }</w:t>
      </w:r>
    </w:p>
    <w:p w14:paraId="68024D81" w14:textId="77777777" w:rsidR="00BE5840" w:rsidRPr="009F2665" w:rsidRDefault="00BE5840" w:rsidP="00BE5840">
      <w:pPr>
        <w:pStyle w:val="PL"/>
        <w:rPr>
          <w:noProof w:val="0"/>
        </w:rPr>
      </w:pPr>
      <w:r w:rsidRPr="009F2665">
        <w:rPr>
          <w:noProof w:val="0"/>
        </w:rPr>
        <w:t>ensure that {</w:t>
      </w:r>
    </w:p>
    <w:p w14:paraId="3B644D64" w14:textId="77777777" w:rsidR="00BE5840" w:rsidRPr="009F2665" w:rsidRDefault="00BE5840" w:rsidP="00BE5840">
      <w:pPr>
        <w:pStyle w:val="PL"/>
        <w:rPr>
          <w:noProof w:val="0"/>
        </w:rPr>
      </w:pPr>
      <w:r w:rsidRPr="009F2665">
        <w:rPr>
          <w:b/>
          <w:bCs/>
          <w:noProof w:val="0"/>
        </w:rPr>
        <w:t xml:space="preserve">  when </w:t>
      </w:r>
      <w:r w:rsidRPr="009F2665">
        <w:rPr>
          <w:noProof w:val="0"/>
        </w:rPr>
        <w:t>{ an acceptable SNPN cell is available and UE needs to make a emergency call  }</w:t>
      </w:r>
    </w:p>
    <w:p w14:paraId="11F9D504" w14:textId="77777777" w:rsidR="00BE5840" w:rsidRPr="009F2665" w:rsidRDefault="00BE5840" w:rsidP="00BE5840">
      <w:pPr>
        <w:pStyle w:val="PL"/>
        <w:rPr>
          <w:noProof w:val="0"/>
        </w:rPr>
      </w:pPr>
      <w:r w:rsidRPr="009F2665">
        <w:rPr>
          <w:b/>
          <w:bCs/>
          <w:noProof w:val="0"/>
        </w:rPr>
        <w:t xml:space="preserve">    then </w:t>
      </w:r>
      <w:r w:rsidRPr="009F2665">
        <w:rPr>
          <w:noProof w:val="0"/>
        </w:rPr>
        <w:t xml:space="preserve">{ UE selects the SNPN cell and attempts to camp on it } </w:t>
      </w:r>
    </w:p>
    <w:p w14:paraId="386DAC35" w14:textId="77777777" w:rsidR="00BE5840" w:rsidRPr="009F2665" w:rsidRDefault="00BE5840" w:rsidP="00BE5840">
      <w:pPr>
        <w:pStyle w:val="PL"/>
        <w:rPr>
          <w:noProof w:val="0"/>
        </w:rPr>
      </w:pPr>
      <w:r w:rsidRPr="009F2665">
        <w:rPr>
          <w:noProof w:val="0"/>
        </w:rPr>
        <w:t xml:space="preserve">            }</w:t>
      </w:r>
    </w:p>
    <w:p w14:paraId="1E527090" w14:textId="77777777" w:rsidR="00BE5840" w:rsidRPr="009F2665" w:rsidRDefault="00BE5840" w:rsidP="00BE5840">
      <w:pPr>
        <w:pStyle w:val="PL"/>
        <w:rPr>
          <w:noProof w:val="0"/>
        </w:rPr>
      </w:pPr>
    </w:p>
    <w:p w14:paraId="6274381B" w14:textId="77777777" w:rsidR="00BE5840" w:rsidRPr="009F2665" w:rsidRDefault="00BE5840" w:rsidP="00BE5840">
      <w:pPr>
        <w:pStyle w:val="H6"/>
      </w:pPr>
      <w:r w:rsidRPr="009F2665">
        <w:t>(2)</w:t>
      </w:r>
    </w:p>
    <w:p w14:paraId="1F994F42" w14:textId="77777777" w:rsidR="00BE5840" w:rsidRPr="009F2665" w:rsidRDefault="00BE5840" w:rsidP="00BE5840">
      <w:pPr>
        <w:pStyle w:val="PL"/>
        <w:rPr>
          <w:noProof w:val="0"/>
        </w:rPr>
      </w:pPr>
      <w:r w:rsidRPr="009F2665">
        <w:rPr>
          <w:b/>
          <w:bCs/>
          <w:noProof w:val="0"/>
        </w:rPr>
        <w:t xml:space="preserve">with { </w:t>
      </w:r>
      <w:r w:rsidRPr="009F2665">
        <w:rPr>
          <w:noProof w:val="0"/>
        </w:rPr>
        <w:t>UE in SNPN access mode and the "list of subscriber data" with no valid entry and UE is configured with the default UE credentials }</w:t>
      </w:r>
    </w:p>
    <w:p w14:paraId="57825C95" w14:textId="77777777" w:rsidR="00BE5840" w:rsidRPr="009F2665" w:rsidRDefault="00BE5840" w:rsidP="00BE5840">
      <w:pPr>
        <w:pStyle w:val="PL"/>
        <w:rPr>
          <w:noProof w:val="0"/>
        </w:rPr>
      </w:pPr>
      <w:r w:rsidRPr="009F2665">
        <w:rPr>
          <w:noProof w:val="0"/>
        </w:rPr>
        <w:t>ensure that {</w:t>
      </w:r>
    </w:p>
    <w:p w14:paraId="3F26B684" w14:textId="77777777" w:rsidR="00BE5840" w:rsidRPr="009F2665" w:rsidRDefault="00BE5840" w:rsidP="00BE5840">
      <w:pPr>
        <w:pStyle w:val="PL"/>
        <w:rPr>
          <w:noProof w:val="0"/>
        </w:rPr>
      </w:pPr>
      <w:r w:rsidRPr="009F2665">
        <w:rPr>
          <w:b/>
          <w:bCs/>
          <w:noProof w:val="0"/>
        </w:rPr>
        <w:t xml:space="preserve">  when </w:t>
      </w:r>
      <w:r w:rsidRPr="009F2665">
        <w:rPr>
          <w:noProof w:val="0"/>
        </w:rPr>
        <w:t>{ an acceptable SNPN cell supporting onboarding services is available }</w:t>
      </w:r>
    </w:p>
    <w:p w14:paraId="4B34BF7E" w14:textId="77777777" w:rsidR="00BE5840" w:rsidRPr="009F2665" w:rsidRDefault="00BE5840" w:rsidP="00BE5840">
      <w:pPr>
        <w:pStyle w:val="PL"/>
        <w:rPr>
          <w:noProof w:val="0"/>
        </w:rPr>
      </w:pPr>
      <w:r w:rsidRPr="009F2665">
        <w:rPr>
          <w:b/>
          <w:bCs/>
          <w:noProof w:val="0"/>
        </w:rPr>
        <w:t xml:space="preserve">    then </w:t>
      </w:r>
      <w:r w:rsidRPr="009F2665">
        <w:rPr>
          <w:noProof w:val="0"/>
        </w:rPr>
        <w:t xml:space="preserve">{ UE selects the SNPN cell for onboardig services } </w:t>
      </w:r>
    </w:p>
    <w:p w14:paraId="41A320EF" w14:textId="77777777" w:rsidR="00BE5840" w:rsidRPr="009F2665" w:rsidRDefault="00BE5840" w:rsidP="00BE5840">
      <w:pPr>
        <w:pStyle w:val="PL"/>
        <w:rPr>
          <w:noProof w:val="0"/>
        </w:rPr>
      </w:pPr>
      <w:r w:rsidRPr="009F2665">
        <w:rPr>
          <w:noProof w:val="0"/>
        </w:rPr>
        <w:t xml:space="preserve">            }</w:t>
      </w:r>
    </w:p>
    <w:p w14:paraId="2A335AB3" w14:textId="77777777" w:rsidR="00BE5840" w:rsidRPr="009F2665" w:rsidRDefault="00BE5840" w:rsidP="00BE5840">
      <w:pPr>
        <w:pStyle w:val="PL"/>
        <w:rPr>
          <w:rFonts w:eastAsia="MS Gothic"/>
          <w:noProof w:val="0"/>
        </w:rPr>
      </w:pPr>
    </w:p>
    <w:p w14:paraId="0F2B51C2" w14:textId="77777777" w:rsidR="00BE5840" w:rsidRPr="009F2665" w:rsidRDefault="00BE5840" w:rsidP="00BE5840">
      <w:pPr>
        <w:pStyle w:val="H6"/>
      </w:pPr>
      <w:r w:rsidRPr="009F2665">
        <w:t>6.5.3.6.2</w:t>
      </w:r>
      <w:r w:rsidRPr="009F2665">
        <w:tab/>
        <w:t>Conformance requirements</w:t>
      </w:r>
    </w:p>
    <w:p w14:paraId="0BEC32F5" w14:textId="77777777" w:rsidR="00BE5840" w:rsidRPr="009F2665" w:rsidRDefault="00BE5840" w:rsidP="00BE5840">
      <w:pPr>
        <w:overflowPunct/>
        <w:autoSpaceDE/>
        <w:adjustRightInd/>
        <w:rPr>
          <w:lang w:eastAsia="en-US"/>
        </w:rPr>
      </w:pPr>
      <w:r w:rsidRPr="009F2665">
        <w:rPr>
          <w:lang w:eastAsia="en-US"/>
        </w:rPr>
        <w:t>References: The conformance requirements covered in the current TC are specified in: TS 23.122, cl 3.5. Unless otherwise stated these are Rel-17 requirements.</w:t>
      </w:r>
    </w:p>
    <w:p w14:paraId="7F6B8C4F" w14:textId="77777777" w:rsidR="00BE5840" w:rsidRPr="009F2665" w:rsidRDefault="00BE5840" w:rsidP="00BE5840">
      <w:pPr>
        <w:overflowPunct/>
        <w:autoSpaceDE/>
        <w:adjustRightInd/>
        <w:rPr>
          <w:lang w:eastAsia="en-US"/>
        </w:rPr>
      </w:pPr>
      <w:r w:rsidRPr="009F2665">
        <w:rPr>
          <w:lang w:eastAsia="en-US"/>
        </w:rPr>
        <w:t>[TS 23.122, clause 3.5]</w:t>
      </w:r>
    </w:p>
    <w:p w14:paraId="5BF2B273" w14:textId="77777777" w:rsidR="00BE5840" w:rsidRPr="009F2665" w:rsidRDefault="00BE5840" w:rsidP="00BE5840">
      <w:r w:rsidRPr="009F2665">
        <w:t>There are a number of situations in which the MS is unable to obtain normal service from a PLMN or SNPN. These include:</w:t>
      </w:r>
    </w:p>
    <w:p w14:paraId="08B4DA72" w14:textId="77777777" w:rsidR="00BE5840" w:rsidRPr="009F2665" w:rsidRDefault="00BE5840" w:rsidP="00BE5840">
      <w:pPr>
        <w:pStyle w:val="B1"/>
      </w:pPr>
      <w:r w:rsidRPr="009F2665">
        <w:t>a)</w:t>
      </w:r>
      <w:r w:rsidRPr="009F2665">
        <w:tab/>
        <w:t>Failure to find a suitable cell of the selected PLMN or of the selected SNPN;</w:t>
      </w:r>
    </w:p>
    <w:p w14:paraId="1D2CF3C6" w14:textId="77777777" w:rsidR="00BE5840" w:rsidRPr="009F2665" w:rsidRDefault="00BE5840" w:rsidP="00BE5840">
      <w:pPr>
        <w:pStyle w:val="B1"/>
      </w:pPr>
      <w:r w:rsidRPr="009F2665">
        <w:t>b)</w:t>
      </w:r>
      <w:r w:rsidRPr="009F2665">
        <w:tab/>
        <w:t>No SIM in the MS or the "list of subscriber data" with no valid entry;</w:t>
      </w:r>
    </w:p>
    <w:p w14:paraId="6090BAC9" w14:textId="77777777" w:rsidR="00BE5840" w:rsidRPr="009F2665" w:rsidRDefault="00BE5840" w:rsidP="00BE5840">
      <w:r w:rsidRPr="009F2665">
        <w:t>…</w:t>
      </w:r>
    </w:p>
    <w:p w14:paraId="2B5A9247" w14:textId="77777777" w:rsidR="00BE5840" w:rsidRPr="009F2665" w:rsidRDefault="00BE5840" w:rsidP="00BE5840">
      <w:r w:rsidRPr="009F2665">
        <w:t>For the items a, c, d and f, if the MS operates in SNPN access mode and the MS has a valid entry in the "list of subscriber data", the MS shall search for available and allowable SNPNs in the manner described in clause 4.9.3.1. For the item b, if the MS operates in SNPN access mode, the MS:</w:t>
      </w:r>
    </w:p>
    <w:p w14:paraId="4CAA7ECA" w14:textId="77777777" w:rsidR="00BE5840" w:rsidRPr="009F2665" w:rsidRDefault="00BE5840" w:rsidP="00BE5840">
      <w:pPr>
        <w:pStyle w:val="B1"/>
      </w:pPr>
      <w:r w:rsidRPr="009F2665">
        <w:t>-</w:t>
      </w:r>
      <w:r w:rsidRPr="009F2665">
        <w:tab/>
        <w:t>attempts to camp on an acceptable cell so that emergency calls can be made if supported and necessary; and</w:t>
      </w:r>
    </w:p>
    <w:p w14:paraId="43CEF2C9" w14:textId="77777777" w:rsidR="00BE5840" w:rsidRPr="009F2665" w:rsidRDefault="00BE5840" w:rsidP="00BE5840">
      <w:pPr>
        <w:pStyle w:val="B1"/>
      </w:pPr>
      <w:r w:rsidRPr="009F2665">
        <w:t>-</w:t>
      </w:r>
      <w:r w:rsidRPr="009F2665">
        <w:tab/>
        <w:t>may perform SNPN selection procedure for onboarding services in SNPN if the MS is configured with the default UE credentials for primary authentication.</w:t>
      </w:r>
    </w:p>
    <w:p w14:paraId="7544D5F8" w14:textId="77777777" w:rsidR="00BE5840" w:rsidRPr="009F2665" w:rsidRDefault="00BE5840" w:rsidP="00BE5840">
      <w:r w:rsidRPr="009F2665">
        <w:t>For the item l, the MS shall search for available and allowable PLMNs in the manner described in clause 4.4.3.1 and when indicated in the SIM also as described in clause 4.4.3.4.</w:t>
      </w:r>
    </w:p>
    <w:p w14:paraId="6CD179D6" w14:textId="77777777" w:rsidR="00BE5840" w:rsidRPr="009F2665" w:rsidRDefault="00BE5840" w:rsidP="00BE5840">
      <w:r w:rsidRPr="009F2665">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14:paraId="3B3BF291" w14:textId="77777777" w:rsidR="00BE5840" w:rsidRPr="009F2665" w:rsidRDefault="00BE5840" w:rsidP="00BE5840">
      <w:pPr>
        <w:rPr>
          <w:lang w:eastAsia="ko-KR"/>
        </w:rPr>
      </w:pPr>
      <w:r w:rsidRPr="009F2665">
        <w:t>There are also other conditions under which only emergency calls or access to RLOS may be made if the MS does not operate in SNPN access mode. These are shown in table 2 in clause 5.</w:t>
      </w:r>
      <w:r w:rsidRPr="009F2665">
        <w:rPr>
          <w:rFonts w:hint="eastAsia"/>
          <w:lang w:eastAsia="ko-KR"/>
        </w:rPr>
        <w:t xml:space="preserve"> ProSe communication</w:t>
      </w:r>
      <w:r w:rsidRPr="009F2665">
        <w:rPr>
          <w:lang w:eastAsia="ko-KR"/>
        </w:rPr>
        <w:t>s</w:t>
      </w:r>
      <w:r w:rsidRPr="009F2665">
        <w:rPr>
          <w:rFonts w:hint="eastAsia"/>
          <w:lang w:eastAsia="ko-KR"/>
        </w:rPr>
        <w:t xml:space="preserve"> can be </w:t>
      </w:r>
      <w:r w:rsidRPr="009F2665">
        <w:rPr>
          <w:rFonts w:hint="eastAsia"/>
          <w:lang w:eastAsia="ko-KR"/>
        </w:rPr>
        <w:lastRenderedPageBreak/>
        <w:t>initiated</w:t>
      </w:r>
      <w:r w:rsidRPr="009F2665">
        <w:rPr>
          <w:lang w:eastAsia="ko-KR"/>
        </w:rPr>
        <w:t xml:space="preserve"> in case of PLMN</w:t>
      </w:r>
      <w:r w:rsidRPr="009F2665">
        <w:rPr>
          <w:rFonts w:hint="eastAsia"/>
          <w:lang w:eastAsia="ko-KR"/>
        </w:rPr>
        <w:t xml:space="preserve">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24.334</w:t>
      </w:r>
      <w:r w:rsidRPr="009F2665">
        <w:rPr>
          <w:lang w:eastAsia="ko-KR"/>
        </w:rPr>
        <w:t> </w:t>
      </w:r>
      <w:r w:rsidRPr="009F2665">
        <w:rPr>
          <w:rFonts w:hint="eastAsia"/>
          <w:lang w:eastAsia="ko-KR"/>
        </w:rPr>
        <w:t>[</w:t>
      </w:r>
      <w:r w:rsidRPr="009F2665">
        <w:rPr>
          <w:lang w:eastAsia="ko-KR"/>
        </w:rPr>
        <w:t>51</w:t>
      </w:r>
      <w:r w:rsidRPr="009F2665">
        <w:rPr>
          <w:rFonts w:hint="eastAsia"/>
          <w:lang w:eastAsia="ko-KR"/>
        </w:rPr>
        <w:t>]</w:t>
      </w:r>
      <w:r w:rsidRPr="009F2665">
        <w:rPr>
          <w:lang w:eastAsia="ko-KR"/>
        </w:rPr>
        <w:t xml:space="preserve"> or 3GPP TS 24.554 [80]</w:t>
      </w:r>
      <w:r w:rsidRPr="009F2665">
        <w:rPr>
          <w:rFonts w:hint="eastAsia"/>
          <w:lang w:eastAsia="ko-KR"/>
        </w:rPr>
        <w:t xml:space="preserve">) when in the limited service state due to items a) or c) or f). </w:t>
      </w:r>
      <w:r w:rsidRPr="009F2665">
        <w:rPr>
          <w:lang w:eastAsia="ko-KR"/>
        </w:rPr>
        <w:t>V2X</w:t>
      </w:r>
      <w:r w:rsidRPr="009F2665">
        <w:rPr>
          <w:rFonts w:hint="eastAsia"/>
          <w:lang w:eastAsia="ko-KR"/>
        </w:rPr>
        <w:t xml:space="preserve"> </w:t>
      </w:r>
      <w:r w:rsidRPr="009F2665">
        <w:rPr>
          <w:lang w:eastAsia="ko-KR"/>
        </w:rPr>
        <w:t>communication</w:t>
      </w:r>
      <w:r w:rsidRPr="009F2665">
        <w:rPr>
          <w:rFonts w:hint="eastAsia"/>
          <w:lang w:eastAsia="ko-KR"/>
        </w:rPr>
        <w:t xml:space="preserve"> </w:t>
      </w:r>
      <w:r w:rsidRPr="009F2665">
        <w:rPr>
          <w:lang w:eastAsia="ko-KR"/>
        </w:rPr>
        <w:t xml:space="preserve">over PC5 </w:t>
      </w:r>
      <w:r w:rsidRPr="009F2665">
        <w:rPr>
          <w:rFonts w:hint="eastAsia"/>
          <w:lang w:eastAsia="ko-KR"/>
        </w:rPr>
        <w:t>can be initiated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w:t>
      </w:r>
      <w:r w:rsidRPr="009F2665">
        <w:rPr>
          <w:lang w:eastAsia="ko-KR"/>
        </w:rPr>
        <w:t>386 </w:t>
      </w:r>
      <w:r w:rsidRPr="009F2665">
        <w:rPr>
          <w:rFonts w:hint="eastAsia"/>
          <w:lang w:eastAsia="ko-KR"/>
        </w:rPr>
        <w:t>[</w:t>
      </w:r>
      <w:r w:rsidRPr="009F2665">
        <w:rPr>
          <w:lang w:eastAsia="ko-KR"/>
        </w:rPr>
        <w:t>59</w:t>
      </w:r>
      <w:r w:rsidRPr="009F2665">
        <w:rPr>
          <w:rFonts w:hint="eastAsia"/>
          <w:lang w:eastAsia="ko-KR"/>
        </w:rPr>
        <w:t>]</w:t>
      </w:r>
      <w:r w:rsidRPr="009F2665">
        <w:rPr>
          <w:rFonts w:hint="eastAsia"/>
          <w:lang w:eastAsia="zh-CN"/>
        </w:rPr>
        <w:t xml:space="preserve"> or 3GPP TS 24.587 [75]</w:t>
      </w:r>
      <w:r w:rsidRPr="009F2665">
        <w:rPr>
          <w:rFonts w:hint="eastAsia"/>
          <w:lang w:eastAsia="ko-KR"/>
        </w:rPr>
        <w:t>) when in the limited service state due to items a) or c) or</w:t>
      </w:r>
      <w:r w:rsidRPr="009F2665">
        <w:rPr>
          <w:lang w:eastAsia="ko-KR"/>
        </w:rPr>
        <w:t> </w:t>
      </w:r>
      <w:r w:rsidRPr="009F2665">
        <w:rPr>
          <w:rFonts w:hint="eastAsia"/>
          <w:lang w:eastAsia="ko-KR"/>
        </w:rPr>
        <w:t>f).</w:t>
      </w:r>
    </w:p>
    <w:p w14:paraId="05D566D7" w14:textId="77777777" w:rsidR="00BE5840" w:rsidRPr="009F2665" w:rsidRDefault="00BE5840" w:rsidP="00BE5840">
      <w:pPr>
        <w:pStyle w:val="H6"/>
        <w:rPr>
          <w:lang w:eastAsia="en-US"/>
        </w:rPr>
      </w:pPr>
      <w:r w:rsidRPr="009F2665">
        <w:rPr>
          <w:lang w:eastAsia="en-US"/>
        </w:rPr>
        <w:t>6.5.3.6.3</w:t>
      </w:r>
      <w:r w:rsidRPr="009F2665">
        <w:rPr>
          <w:lang w:eastAsia="en-US"/>
        </w:rPr>
        <w:tab/>
        <w:t>Test description</w:t>
      </w:r>
    </w:p>
    <w:p w14:paraId="66D7087D" w14:textId="77777777" w:rsidR="00BE5840" w:rsidRPr="009F2665" w:rsidRDefault="00BE5840" w:rsidP="00BE5840">
      <w:pPr>
        <w:pStyle w:val="H6"/>
        <w:rPr>
          <w:lang w:eastAsia="en-US"/>
        </w:rPr>
      </w:pPr>
      <w:r w:rsidRPr="009F2665">
        <w:rPr>
          <w:lang w:eastAsia="en-US"/>
        </w:rPr>
        <w:t>6.5.3.6.3.1</w:t>
      </w:r>
      <w:r w:rsidRPr="009F2665">
        <w:rPr>
          <w:lang w:eastAsia="en-US"/>
        </w:rPr>
        <w:tab/>
        <w:t>Pre-test conditions</w:t>
      </w:r>
    </w:p>
    <w:p w14:paraId="626DA110" w14:textId="77777777" w:rsidR="00BE5840" w:rsidRPr="009F2665" w:rsidRDefault="00BE5840" w:rsidP="00BE5840">
      <w:pPr>
        <w:pStyle w:val="H6"/>
      </w:pPr>
      <w:r w:rsidRPr="009F2665">
        <w:t>System Simulator:</w:t>
      </w:r>
    </w:p>
    <w:p w14:paraId="22C8D41B" w14:textId="77777777" w:rsidR="00BE5840" w:rsidRPr="009F2665" w:rsidRDefault="00BE5840" w:rsidP="00BE5840">
      <w:pPr>
        <w:pStyle w:val="B1"/>
      </w:pPr>
      <w:r w:rsidRPr="009F2665">
        <w:t>-</w:t>
      </w:r>
      <w:r w:rsidRPr="009F2665">
        <w:tab/>
        <w:t xml:space="preserve">1 SNPN cell NR Cell 1 is configured broadcasting default SNPN IDs as indicated in TS 38.508-1 [4] Table 4.4.2-4. </w:t>
      </w:r>
    </w:p>
    <w:p w14:paraId="0D7DDBDD" w14:textId="77777777" w:rsidR="00BE5840" w:rsidRPr="009F2665" w:rsidRDefault="00BE5840" w:rsidP="00BE5840">
      <w:pPr>
        <w:pStyle w:val="B1"/>
        <w:rPr>
          <w:lang w:eastAsia="en-US"/>
        </w:rPr>
      </w:pPr>
      <w:r w:rsidRPr="009F2665">
        <w:t>-</w:t>
      </w:r>
      <w:r w:rsidRPr="009F2665">
        <w:tab/>
        <w:t>System information combination NR-26 as defined in TS 38.508-1 [4] clause 4.4.3.1.2 is used in NR cells.</w:t>
      </w:r>
    </w:p>
    <w:p w14:paraId="30686EC6" w14:textId="77777777" w:rsidR="00BE5840" w:rsidRPr="009F2665" w:rsidRDefault="00BE5840" w:rsidP="00BE5840">
      <w:pPr>
        <w:pStyle w:val="H6"/>
      </w:pPr>
      <w:r w:rsidRPr="009F2665">
        <w:t>UE:</w:t>
      </w:r>
    </w:p>
    <w:p w14:paraId="316E7254" w14:textId="77777777" w:rsidR="00BE5840" w:rsidRPr="009F2665" w:rsidRDefault="00BE5840" w:rsidP="00BE5840">
      <w:pPr>
        <w:pStyle w:val="B1"/>
      </w:pPr>
      <w:r w:rsidRPr="009F2665">
        <w:t>-</w:t>
      </w:r>
      <w:r w:rsidRPr="009F2665">
        <w:tab/>
        <w:t>The UE is in Automatic SNPN selection mode.</w:t>
      </w:r>
    </w:p>
    <w:p w14:paraId="7524D688" w14:textId="77777777" w:rsidR="00BE5840" w:rsidRPr="009F2665" w:rsidRDefault="00BE5840" w:rsidP="00BE5840">
      <w:pPr>
        <w:pStyle w:val="B1"/>
      </w:pPr>
      <w:r w:rsidRPr="009F2665">
        <w:t>-</w:t>
      </w:r>
      <w:r w:rsidRPr="009F2665">
        <w:tab/>
      </w:r>
      <w:r w:rsidRPr="009F2665">
        <w:rPr>
          <w:lang w:eastAsia="en-US"/>
        </w:rPr>
        <w:t>The UE is not provisioned with a “</w:t>
      </w:r>
      <w:r w:rsidRPr="009F2665">
        <w:t>list of subscriber data”</w:t>
      </w:r>
      <w:r w:rsidRPr="009F2665">
        <w:rPr>
          <w:lang w:eastAsia="en-US"/>
        </w:rPr>
        <w:t xml:space="preserve"> to allow access to SNPN identified by NR cell 1.</w:t>
      </w:r>
    </w:p>
    <w:p w14:paraId="21470D54" w14:textId="77777777" w:rsidR="00BE5840" w:rsidRPr="009F2665" w:rsidRDefault="00BE5840" w:rsidP="00BE5840">
      <w:pPr>
        <w:pStyle w:val="H6"/>
      </w:pPr>
      <w:r w:rsidRPr="009F2665">
        <w:t>Preamble:</w:t>
      </w:r>
    </w:p>
    <w:p w14:paraId="3DD714FA" w14:textId="77777777" w:rsidR="00BE5840" w:rsidRPr="009F2665" w:rsidRDefault="00BE5840" w:rsidP="00BE5840">
      <w:pPr>
        <w:pStyle w:val="B1"/>
      </w:pPr>
      <w:r w:rsidRPr="009F2665">
        <w:t>-</w:t>
      </w:r>
      <w:r w:rsidRPr="009F2665">
        <w:tab/>
      </w:r>
      <w:r w:rsidRPr="009F2665">
        <w:rPr>
          <w:lang w:eastAsia="en-US"/>
        </w:rPr>
        <w:t>Ensure that the UE has cleared the Registered SNPN.</w:t>
      </w:r>
      <w:r w:rsidRPr="009F2665">
        <w:rPr>
          <w:lang w:eastAsia="zh-CN"/>
        </w:rPr>
        <w:t xml:space="preserve"> And </w:t>
      </w:r>
      <w:r w:rsidRPr="009F2665">
        <w:rPr>
          <w:lang w:eastAsia="zh-TW"/>
        </w:rPr>
        <w:t>the UE is in state Switched OFF (state 0-A)</w:t>
      </w:r>
      <w:r w:rsidRPr="009F2665">
        <w:t>.</w:t>
      </w:r>
    </w:p>
    <w:p w14:paraId="7F4C7CE7" w14:textId="77777777" w:rsidR="00BE5840" w:rsidRPr="009F2665" w:rsidRDefault="00BE5840" w:rsidP="00BE5840">
      <w:pPr>
        <w:pStyle w:val="H6"/>
      </w:pPr>
      <w:r w:rsidRPr="009F2665">
        <w:lastRenderedPageBreak/>
        <w:t>6.5.3.6.3.2</w:t>
      </w:r>
      <w:r w:rsidRPr="009F2665">
        <w:tab/>
        <w:t xml:space="preserve">Test </w:t>
      </w:r>
      <w:r w:rsidRPr="009F2665">
        <w:rPr>
          <w:snapToGrid w:val="0"/>
        </w:rPr>
        <w:t>procedure</w:t>
      </w:r>
      <w:r w:rsidRPr="009F2665">
        <w:t xml:space="preserve"> sequence</w:t>
      </w:r>
    </w:p>
    <w:p w14:paraId="3460B210" w14:textId="77777777" w:rsidR="00BE5840" w:rsidRPr="009F2665" w:rsidRDefault="00BE5840" w:rsidP="00BE5840">
      <w:pPr>
        <w:pStyle w:val="TH"/>
        <w:rPr>
          <w:lang w:eastAsia="en-US"/>
        </w:rPr>
      </w:pPr>
      <w:r w:rsidRPr="009F2665">
        <w:rPr>
          <w:lang w:eastAsia="en-US"/>
        </w:rPr>
        <w:t>Table 6.5.3.6.3.2-1: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E5840" w:rsidRPr="009F2665" w14:paraId="2895A88E" w14:textId="77777777" w:rsidTr="00096385">
        <w:tc>
          <w:tcPr>
            <w:tcW w:w="533" w:type="dxa"/>
            <w:tcBorders>
              <w:top w:val="single" w:sz="4" w:space="0" w:color="auto"/>
              <w:left w:val="single" w:sz="4" w:space="0" w:color="auto"/>
              <w:bottom w:val="nil"/>
              <w:right w:val="single" w:sz="4" w:space="0" w:color="auto"/>
            </w:tcBorders>
            <w:hideMark/>
          </w:tcPr>
          <w:p w14:paraId="7C9BEB4C"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49EBA80"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8656597"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44F72853"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58D2C328"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Verdict</w:t>
            </w:r>
          </w:p>
        </w:tc>
      </w:tr>
      <w:tr w:rsidR="00BE5840" w:rsidRPr="009F2665" w14:paraId="17436959" w14:textId="77777777" w:rsidTr="00096385">
        <w:tc>
          <w:tcPr>
            <w:tcW w:w="533" w:type="dxa"/>
            <w:tcBorders>
              <w:top w:val="nil"/>
              <w:left w:val="single" w:sz="4" w:space="0" w:color="auto"/>
              <w:bottom w:val="single" w:sz="4" w:space="0" w:color="auto"/>
              <w:right w:val="single" w:sz="4" w:space="0" w:color="auto"/>
            </w:tcBorders>
          </w:tcPr>
          <w:p w14:paraId="10700CF5" w14:textId="77777777" w:rsidR="00BE5840" w:rsidRPr="009F2665" w:rsidRDefault="00BE5840" w:rsidP="00096385">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35ADBD6A" w14:textId="77777777" w:rsidR="00BE5840" w:rsidRPr="009F2665" w:rsidRDefault="00BE5840" w:rsidP="00096385">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5485E00"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244B25AE" w14:textId="77777777" w:rsidR="00BE5840" w:rsidRPr="009F2665" w:rsidRDefault="00BE5840" w:rsidP="00096385">
            <w:pPr>
              <w:keepNext/>
              <w:keepLines/>
              <w:overflowPunct/>
              <w:autoSpaceDE/>
              <w:adjustRightInd/>
              <w:spacing w:after="0"/>
              <w:jc w:val="center"/>
              <w:rPr>
                <w:rFonts w:ascii="Arial" w:hAnsi="Arial"/>
                <w:b/>
                <w:sz w:val="18"/>
                <w:lang w:eastAsia="en-US"/>
              </w:rPr>
            </w:pPr>
            <w:r w:rsidRPr="009F2665">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71F14B77" w14:textId="77777777" w:rsidR="00BE5840" w:rsidRPr="009F2665" w:rsidRDefault="00BE5840" w:rsidP="00096385">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50E90A77" w14:textId="77777777" w:rsidR="00BE5840" w:rsidRPr="009F2665" w:rsidRDefault="00BE5840" w:rsidP="00096385">
            <w:pPr>
              <w:keepNext/>
              <w:keepLines/>
              <w:overflowPunct/>
              <w:autoSpaceDE/>
              <w:adjustRightInd/>
              <w:spacing w:after="0"/>
              <w:jc w:val="center"/>
              <w:rPr>
                <w:rFonts w:ascii="Arial" w:hAnsi="Arial"/>
                <w:b/>
                <w:sz w:val="18"/>
                <w:lang w:eastAsia="en-US"/>
              </w:rPr>
            </w:pPr>
          </w:p>
        </w:tc>
      </w:tr>
      <w:tr w:rsidR="00BE5840" w:rsidRPr="009F2665" w14:paraId="7356FCB5"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102D4750" w14:textId="77777777" w:rsidR="00BE5840" w:rsidRPr="009F2665" w:rsidRDefault="00BE5840" w:rsidP="00096385">
            <w:pPr>
              <w:pStyle w:val="TAL"/>
              <w:jc w:val="center"/>
              <w:rPr>
                <w:lang w:eastAsia="en-US"/>
              </w:rPr>
            </w:pPr>
            <w:r w:rsidRPr="009F2665">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34158295" w14:textId="77777777" w:rsidR="00BE5840" w:rsidRPr="009F2665" w:rsidRDefault="00BE5840" w:rsidP="00096385">
            <w:pPr>
              <w:pStyle w:val="TAL"/>
              <w:rPr>
                <w:lang w:eastAsia="en-US"/>
              </w:rPr>
            </w:pPr>
            <w:r w:rsidRPr="009F2665">
              <w:rPr>
                <w:lang w:eastAsia="en-US"/>
              </w:rPr>
              <w:t>Power on the UE.</w:t>
            </w:r>
          </w:p>
        </w:tc>
        <w:tc>
          <w:tcPr>
            <w:tcW w:w="708" w:type="dxa"/>
            <w:tcBorders>
              <w:top w:val="single" w:sz="4" w:space="0" w:color="auto"/>
              <w:left w:val="single" w:sz="4" w:space="0" w:color="auto"/>
              <w:bottom w:val="single" w:sz="4" w:space="0" w:color="auto"/>
              <w:right w:val="single" w:sz="4" w:space="0" w:color="auto"/>
            </w:tcBorders>
            <w:hideMark/>
          </w:tcPr>
          <w:p w14:paraId="383F62A6" w14:textId="77777777" w:rsidR="00BE5840" w:rsidRPr="009F2665" w:rsidRDefault="00BE5840" w:rsidP="00096385">
            <w:pPr>
              <w:pStyle w:val="TAL"/>
              <w:rPr>
                <w:lang w:eastAsia="en-US"/>
              </w:rPr>
            </w:pPr>
            <w:r w:rsidRPr="009F2665">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B84FF2" w14:textId="77777777" w:rsidR="00BE5840" w:rsidRPr="009F2665" w:rsidRDefault="00BE5840" w:rsidP="00096385">
            <w:pPr>
              <w:pStyle w:val="TAL"/>
              <w:rPr>
                <w:lang w:eastAsia="en-US"/>
              </w:rPr>
            </w:pPr>
            <w:r w:rsidRPr="009F2665">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DFE85C" w14:textId="77777777" w:rsidR="00BE5840" w:rsidRPr="009F2665" w:rsidRDefault="00BE5840" w:rsidP="00096385">
            <w:pPr>
              <w:pStyle w:val="TAL"/>
              <w:rPr>
                <w:lang w:eastAsia="en-US"/>
              </w:rPr>
            </w:pPr>
            <w:r w:rsidRPr="009F266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FE1C532" w14:textId="77777777" w:rsidR="00BE5840" w:rsidRPr="009F2665" w:rsidRDefault="00BE5840" w:rsidP="00096385">
            <w:pPr>
              <w:pStyle w:val="TAL"/>
              <w:rPr>
                <w:lang w:eastAsia="en-US"/>
              </w:rPr>
            </w:pPr>
            <w:r w:rsidRPr="009F2665">
              <w:rPr>
                <w:lang w:eastAsia="en-US"/>
              </w:rPr>
              <w:t>-</w:t>
            </w:r>
          </w:p>
        </w:tc>
      </w:tr>
      <w:tr w:rsidR="00BE5840" w:rsidRPr="009F2665" w14:paraId="37903DF2" w14:textId="77777777" w:rsidTr="00096385">
        <w:tc>
          <w:tcPr>
            <w:tcW w:w="533" w:type="dxa"/>
            <w:tcBorders>
              <w:top w:val="single" w:sz="4" w:space="0" w:color="auto"/>
              <w:left w:val="single" w:sz="4" w:space="0" w:color="auto"/>
              <w:bottom w:val="single" w:sz="4" w:space="0" w:color="auto"/>
              <w:right w:val="single" w:sz="4" w:space="0" w:color="auto"/>
            </w:tcBorders>
          </w:tcPr>
          <w:p w14:paraId="6B299B05" w14:textId="77777777" w:rsidR="00BE5840" w:rsidRPr="009F2665" w:rsidRDefault="00BE5840" w:rsidP="00096385">
            <w:pPr>
              <w:pStyle w:val="TAL"/>
              <w:jc w:val="center"/>
              <w:rPr>
                <w:lang w:eastAsia="en-US"/>
              </w:rPr>
            </w:pPr>
            <w:r w:rsidRPr="009F2665">
              <w:rPr>
                <w:lang w:eastAsia="en-US"/>
              </w:rPr>
              <w:t>-</w:t>
            </w:r>
          </w:p>
        </w:tc>
        <w:tc>
          <w:tcPr>
            <w:tcW w:w="3967" w:type="dxa"/>
            <w:tcBorders>
              <w:top w:val="single" w:sz="4" w:space="0" w:color="auto"/>
              <w:left w:val="single" w:sz="4" w:space="0" w:color="auto"/>
              <w:bottom w:val="single" w:sz="4" w:space="0" w:color="auto"/>
              <w:right w:val="single" w:sz="4" w:space="0" w:color="auto"/>
            </w:tcBorders>
          </w:tcPr>
          <w:p w14:paraId="362D04FB" w14:textId="77777777" w:rsidR="00BE5840" w:rsidRPr="009F2665" w:rsidRDefault="00BE5840" w:rsidP="00096385">
            <w:pPr>
              <w:keepNext/>
              <w:keepLines/>
              <w:spacing w:after="0"/>
              <w:rPr>
                <w:rFonts w:ascii="Arial" w:hAnsi="Arial" w:cs="Arial"/>
                <w:sz w:val="18"/>
                <w:szCs w:val="18"/>
              </w:rPr>
            </w:pPr>
            <w:r w:rsidRPr="009F2665">
              <w:rPr>
                <w:rFonts w:ascii="Arial" w:hAnsi="Arial" w:cs="Arial"/>
                <w:sz w:val="18"/>
                <w:szCs w:val="18"/>
              </w:rPr>
              <w:t>EXCEPTION: The "lower case letter" identifies a step sequence that takes place depending on the size of UE capability message.</w:t>
            </w:r>
          </w:p>
          <w:p w14:paraId="7824D5E4" w14:textId="77777777" w:rsidR="00BE5840" w:rsidRPr="009F2665" w:rsidRDefault="00BE5840" w:rsidP="00096385">
            <w:pPr>
              <w:pStyle w:val="TAL"/>
              <w:rPr>
                <w:lang w:eastAsia="en-US"/>
              </w:rPr>
            </w:pPr>
            <w:r w:rsidRPr="009F2665">
              <w:rPr>
                <w:rFonts w:cs="Arial"/>
                <w:szCs w:val="18"/>
              </w:rPr>
              <w:t xml:space="preserve">IF </w:t>
            </w:r>
            <w:r w:rsidRPr="009F2665">
              <w:t>pc_onboarding_SNPN</w:t>
            </w:r>
            <w:r w:rsidRPr="009F2665">
              <w:rPr>
                <w:rFonts w:cs="Arial"/>
                <w:szCs w:val="18"/>
              </w:rPr>
              <w:t xml:space="preserve"> then steps 2a1 and 2a19 will be performed else step 2b1-2b23 will be performed</w:t>
            </w:r>
          </w:p>
        </w:tc>
        <w:tc>
          <w:tcPr>
            <w:tcW w:w="708" w:type="dxa"/>
            <w:tcBorders>
              <w:top w:val="single" w:sz="4" w:space="0" w:color="auto"/>
              <w:left w:val="single" w:sz="4" w:space="0" w:color="auto"/>
              <w:bottom w:val="single" w:sz="4" w:space="0" w:color="auto"/>
              <w:right w:val="single" w:sz="4" w:space="0" w:color="auto"/>
            </w:tcBorders>
          </w:tcPr>
          <w:p w14:paraId="382E7B52" w14:textId="77777777" w:rsidR="00BE5840" w:rsidRPr="009F2665" w:rsidRDefault="00BE5840" w:rsidP="00096385">
            <w:pPr>
              <w:pStyle w:val="TAL"/>
              <w:rPr>
                <w:lang w:eastAsia="en-US"/>
              </w:rPr>
            </w:pPr>
          </w:p>
        </w:tc>
        <w:tc>
          <w:tcPr>
            <w:tcW w:w="2975" w:type="dxa"/>
            <w:tcBorders>
              <w:top w:val="single" w:sz="4" w:space="0" w:color="auto"/>
              <w:left w:val="single" w:sz="4" w:space="0" w:color="auto"/>
              <w:bottom w:val="single" w:sz="4" w:space="0" w:color="auto"/>
              <w:right w:val="single" w:sz="4" w:space="0" w:color="auto"/>
            </w:tcBorders>
          </w:tcPr>
          <w:p w14:paraId="6A3DDD6A" w14:textId="77777777" w:rsidR="00BE5840" w:rsidRPr="009F2665" w:rsidRDefault="00BE5840" w:rsidP="00096385">
            <w:pPr>
              <w:pStyle w:val="TAL"/>
              <w:rPr>
                <w:lang w:eastAsia="en-US"/>
              </w:rPr>
            </w:pPr>
          </w:p>
        </w:tc>
        <w:tc>
          <w:tcPr>
            <w:tcW w:w="567" w:type="dxa"/>
            <w:tcBorders>
              <w:top w:val="single" w:sz="4" w:space="0" w:color="auto"/>
              <w:left w:val="single" w:sz="4" w:space="0" w:color="auto"/>
              <w:bottom w:val="single" w:sz="4" w:space="0" w:color="auto"/>
              <w:right w:val="single" w:sz="4" w:space="0" w:color="auto"/>
            </w:tcBorders>
          </w:tcPr>
          <w:p w14:paraId="62642989" w14:textId="77777777" w:rsidR="00BE5840" w:rsidRPr="009F2665" w:rsidRDefault="00BE5840" w:rsidP="00096385">
            <w:pPr>
              <w:pStyle w:val="TAL"/>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9A5A8A" w14:textId="77777777" w:rsidR="00BE5840" w:rsidRPr="009F2665" w:rsidRDefault="00BE5840" w:rsidP="00096385">
            <w:pPr>
              <w:pStyle w:val="TAL"/>
              <w:rPr>
                <w:lang w:eastAsia="en-US"/>
              </w:rPr>
            </w:pPr>
          </w:p>
        </w:tc>
      </w:tr>
      <w:tr w:rsidR="00BE5840" w:rsidRPr="009F2665" w14:paraId="526A72A0"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33A53047" w14:textId="77777777" w:rsidR="00BE5840" w:rsidRPr="009F2665" w:rsidRDefault="00BE5840" w:rsidP="00096385">
            <w:pPr>
              <w:pStyle w:val="TAL"/>
              <w:jc w:val="center"/>
            </w:pPr>
            <w:r w:rsidRPr="009F2665">
              <w:t>2a1</w:t>
            </w:r>
          </w:p>
        </w:tc>
        <w:tc>
          <w:tcPr>
            <w:tcW w:w="3967" w:type="dxa"/>
            <w:tcBorders>
              <w:top w:val="single" w:sz="4" w:space="0" w:color="auto"/>
              <w:left w:val="single" w:sz="4" w:space="0" w:color="auto"/>
              <w:bottom w:val="single" w:sz="4" w:space="0" w:color="auto"/>
              <w:right w:val="single" w:sz="4" w:space="0" w:color="auto"/>
            </w:tcBorders>
            <w:hideMark/>
          </w:tcPr>
          <w:p w14:paraId="6339D295" w14:textId="77777777" w:rsidR="00BE5840" w:rsidRPr="009F2665" w:rsidRDefault="00BE5840" w:rsidP="00096385">
            <w:pPr>
              <w:pStyle w:val="TAL"/>
              <w:rPr>
                <w:lang w:eastAsia="en-US"/>
              </w:rPr>
            </w:pPr>
            <w:r w:rsidRPr="009F2665">
              <w:t xml:space="preserve">Check: Does the UE send a </w:t>
            </w:r>
            <w:r w:rsidRPr="009F2665">
              <w:rPr>
                <w:i/>
              </w:rPr>
              <w:t>RRCSetupRequest</w:t>
            </w:r>
            <w:r w:rsidRPr="009F2665">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C508036" w14:textId="77777777" w:rsidR="00BE5840" w:rsidRPr="009F2665" w:rsidRDefault="00BE5840" w:rsidP="00096385">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77536889" w14:textId="77777777" w:rsidR="00BE5840" w:rsidRPr="009F2665" w:rsidRDefault="00BE5840" w:rsidP="00096385">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5DE5691" w14:textId="77777777" w:rsidR="00BE5840" w:rsidRPr="009F2665" w:rsidRDefault="00BE5840" w:rsidP="00096385">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4DABC9D3" w14:textId="77777777" w:rsidR="00BE5840" w:rsidRPr="009F2665" w:rsidRDefault="00BE5840" w:rsidP="00096385">
            <w:pPr>
              <w:pStyle w:val="TAL"/>
            </w:pPr>
            <w:r w:rsidRPr="009F2665">
              <w:t>P</w:t>
            </w:r>
          </w:p>
        </w:tc>
      </w:tr>
      <w:tr w:rsidR="00BE5840" w:rsidRPr="009F2665" w14:paraId="3315D7FC"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58BC4F32" w14:textId="77777777" w:rsidR="00BE5840" w:rsidRPr="009F2665" w:rsidRDefault="00BE5840" w:rsidP="00096385">
            <w:pPr>
              <w:pStyle w:val="TAL"/>
              <w:rPr>
                <w:lang w:eastAsia="en-US"/>
              </w:rPr>
            </w:pPr>
            <w:r w:rsidRPr="009F2665">
              <w:rPr>
                <w:lang w:eastAsia="en-US"/>
              </w:rPr>
              <w:t>2a2-2a19</w:t>
            </w:r>
          </w:p>
        </w:tc>
        <w:tc>
          <w:tcPr>
            <w:tcW w:w="3967" w:type="dxa"/>
            <w:tcBorders>
              <w:top w:val="single" w:sz="4" w:space="0" w:color="auto"/>
              <w:left w:val="single" w:sz="4" w:space="0" w:color="auto"/>
              <w:bottom w:val="single" w:sz="4" w:space="0" w:color="auto"/>
              <w:right w:val="single" w:sz="4" w:space="0" w:color="auto"/>
            </w:tcBorders>
            <w:hideMark/>
          </w:tcPr>
          <w:p w14:paraId="4B3720A8" w14:textId="77777777" w:rsidR="00BE5840" w:rsidRPr="009F2665" w:rsidRDefault="00BE5840" w:rsidP="00096385">
            <w:pPr>
              <w:pStyle w:val="TAL"/>
              <w:rPr>
                <w:lang w:eastAsia="en-US"/>
              </w:rPr>
            </w:pPr>
            <w:r w:rsidRPr="009F2665">
              <w:rPr>
                <w:lang w:eastAsia="en-US"/>
              </w:rPr>
              <w:t xml:space="preserve">Steps 3 to 20a1 </w:t>
            </w:r>
            <w:r w:rsidRPr="009F2665">
              <w:rPr>
                <w:rFonts w:cs="Arial"/>
                <w:szCs w:val="18"/>
                <w:lang w:eastAsia="en-US"/>
              </w:rPr>
              <w:t xml:space="preserve">of Table 4.5.2.2-2 of the generic procedure </w:t>
            </w:r>
            <w:r w:rsidRPr="009F2665">
              <w:rPr>
                <w:lang w:eastAsia="en-US"/>
              </w:rPr>
              <w:t xml:space="preserve">in TS 38.508-1 [4] are performed on NR Cell 1 </w:t>
            </w:r>
            <w:r w:rsidRPr="009F2665">
              <w:t>with ‘</w:t>
            </w:r>
            <w:r w:rsidRPr="009F2665">
              <w:rPr>
                <w:i/>
                <w:iCs/>
              </w:rPr>
              <w:t>connected without release’</w:t>
            </w:r>
            <w:r w:rsidRPr="009F2665">
              <w:t>.</w:t>
            </w:r>
          </w:p>
          <w:p w14:paraId="1CECB1AA" w14:textId="77777777" w:rsidR="00BE5840" w:rsidRPr="009F2665" w:rsidRDefault="00BE5840" w:rsidP="00096385">
            <w:pPr>
              <w:pStyle w:val="TAL"/>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F687810" w14:textId="77777777" w:rsidR="00BE5840" w:rsidRPr="009F2665" w:rsidRDefault="00BE5840" w:rsidP="00096385">
            <w:pPr>
              <w:pStyle w:val="TAL"/>
              <w:rPr>
                <w:lang w:eastAsia="en-US"/>
              </w:rPr>
            </w:pPr>
            <w:r w:rsidRPr="009F2665">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25D2C539" w14:textId="77777777" w:rsidR="00BE5840" w:rsidRPr="009F2665" w:rsidRDefault="00BE5840" w:rsidP="00096385">
            <w:pPr>
              <w:pStyle w:val="TAL"/>
              <w:rPr>
                <w:lang w:eastAsia="en-US"/>
              </w:rPr>
            </w:pPr>
            <w:r w:rsidRPr="009F2665">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E4D328" w14:textId="77777777" w:rsidR="00BE5840" w:rsidRPr="009F2665" w:rsidRDefault="00BE5840" w:rsidP="00096385">
            <w:pPr>
              <w:pStyle w:val="TAL"/>
              <w:rPr>
                <w:lang w:eastAsia="en-US"/>
              </w:rPr>
            </w:pPr>
            <w:r w:rsidRPr="009F266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28568E4" w14:textId="77777777" w:rsidR="00BE5840" w:rsidRPr="009F2665" w:rsidRDefault="00BE5840" w:rsidP="00096385">
            <w:pPr>
              <w:pStyle w:val="TAL"/>
              <w:rPr>
                <w:lang w:eastAsia="en-US"/>
              </w:rPr>
            </w:pPr>
            <w:r w:rsidRPr="009F2665">
              <w:rPr>
                <w:lang w:eastAsia="en-US"/>
              </w:rPr>
              <w:t>-</w:t>
            </w:r>
          </w:p>
        </w:tc>
      </w:tr>
      <w:tr w:rsidR="00BE5840" w:rsidRPr="009F2665" w14:paraId="43A49BB1" w14:textId="77777777" w:rsidTr="00096385">
        <w:tc>
          <w:tcPr>
            <w:tcW w:w="533" w:type="dxa"/>
            <w:tcBorders>
              <w:top w:val="single" w:sz="4" w:space="0" w:color="auto"/>
              <w:left w:val="single" w:sz="4" w:space="0" w:color="auto"/>
              <w:bottom w:val="single" w:sz="4" w:space="0" w:color="auto"/>
              <w:right w:val="single" w:sz="4" w:space="0" w:color="auto"/>
            </w:tcBorders>
          </w:tcPr>
          <w:p w14:paraId="680B9A43" w14:textId="77777777" w:rsidR="00BE5840" w:rsidRPr="009F2665" w:rsidRDefault="00BE5840" w:rsidP="00096385">
            <w:pPr>
              <w:pStyle w:val="TAL"/>
              <w:rPr>
                <w:lang w:eastAsia="en-US"/>
              </w:rPr>
            </w:pPr>
            <w:r w:rsidRPr="009F2665">
              <w:t>2b1</w:t>
            </w:r>
          </w:p>
        </w:tc>
        <w:tc>
          <w:tcPr>
            <w:tcW w:w="3967" w:type="dxa"/>
            <w:tcBorders>
              <w:top w:val="single" w:sz="4" w:space="0" w:color="auto"/>
              <w:left w:val="single" w:sz="4" w:space="0" w:color="auto"/>
              <w:bottom w:val="single" w:sz="4" w:space="0" w:color="auto"/>
              <w:right w:val="single" w:sz="4" w:space="0" w:color="auto"/>
            </w:tcBorders>
          </w:tcPr>
          <w:p w14:paraId="2029F3A1" w14:textId="77777777" w:rsidR="00BE5840" w:rsidRPr="009F2665" w:rsidRDefault="00BE5840" w:rsidP="00096385">
            <w:pPr>
              <w:pStyle w:val="TAL"/>
              <w:rPr>
                <w:lang w:eastAsia="en-US"/>
              </w:rPr>
            </w:pPr>
            <w:r w:rsidRPr="009F2665">
              <w:t>Cause the UE to originate Emergency call. (Note 1)</w:t>
            </w:r>
          </w:p>
        </w:tc>
        <w:tc>
          <w:tcPr>
            <w:tcW w:w="708" w:type="dxa"/>
            <w:tcBorders>
              <w:top w:val="single" w:sz="4" w:space="0" w:color="auto"/>
              <w:left w:val="single" w:sz="4" w:space="0" w:color="auto"/>
              <w:bottom w:val="single" w:sz="4" w:space="0" w:color="auto"/>
              <w:right w:val="single" w:sz="4" w:space="0" w:color="auto"/>
            </w:tcBorders>
          </w:tcPr>
          <w:p w14:paraId="04742190"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76383C05"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66637A2F"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11534C59" w14:textId="77777777" w:rsidR="00BE5840" w:rsidRPr="009F2665" w:rsidRDefault="00BE5840" w:rsidP="00096385">
            <w:pPr>
              <w:pStyle w:val="TAL"/>
              <w:rPr>
                <w:lang w:eastAsia="en-US"/>
              </w:rPr>
            </w:pPr>
            <w:r w:rsidRPr="009F2665">
              <w:t>-</w:t>
            </w:r>
          </w:p>
        </w:tc>
      </w:tr>
      <w:tr w:rsidR="00BE5840" w:rsidRPr="009F2665" w14:paraId="2ED877EB" w14:textId="77777777" w:rsidTr="00096385">
        <w:tc>
          <w:tcPr>
            <w:tcW w:w="533" w:type="dxa"/>
            <w:tcBorders>
              <w:top w:val="single" w:sz="4" w:space="0" w:color="auto"/>
              <w:left w:val="single" w:sz="4" w:space="0" w:color="auto"/>
              <w:bottom w:val="single" w:sz="4" w:space="0" w:color="auto"/>
              <w:right w:val="single" w:sz="4" w:space="0" w:color="auto"/>
            </w:tcBorders>
          </w:tcPr>
          <w:p w14:paraId="1CF5B955" w14:textId="77777777" w:rsidR="00BE5840" w:rsidRPr="009F2665" w:rsidRDefault="00BE5840" w:rsidP="00096385">
            <w:pPr>
              <w:pStyle w:val="TAL"/>
              <w:rPr>
                <w:lang w:eastAsia="en-US"/>
              </w:rPr>
            </w:pPr>
            <w:r w:rsidRPr="009F2665">
              <w:t>2b2</w:t>
            </w:r>
          </w:p>
        </w:tc>
        <w:tc>
          <w:tcPr>
            <w:tcW w:w="3967" w:type="dxa"/>
            <w:tcBorders>
              <w:top w:val="single" w:sz="4" w:space="0" w:color="auto"/>
              <w:left w:val="single" w:sz="4" w:space="0" w:color="auto"/>
              <w:bottom w:val="single" w:sz="4" w:space="0" w:color="auto"/>
              <w:right w:val="single" w:sz="4" w:space="0" w:color="auto"/>
            </w:tcBorders>
          </w:tcPr>
          <w:p w14:paraId="19D3B82A" w14:textId="6C82758D" w:rsidR="00BE5840" w:rsidRPr="009F2665" w:rsidRDefault="00F472B7" w:rsidP="00096385">
            <w:pPr>
              <w:pStyle w:val="TAL"/>
              <w:rPr>
                <w:lang w:eastAsia="en-US"/>
              </w:rPr>
            </w:pPr>
            <w:ins w:id="2" w:author="Abdul Rasheed M D" w:date="2023-11-02T11:57:00Z">
              <w:r w:rsidRPr="009F2665">
                <w:t xml:space="preserve">Check: Does </w:t>
              </w:r>
            </w:ins>
            <w:del w:id="3" w:author="Abdul Rasheed M D" w:date="2023-11-02T11:57:00Z">
              <w:r w:rsidR="00BE5840" w:rsidRPr="009F2665" w:rsidDel="00F472B7">
                <w:delText>T</w:delText>
              </w:r>
            </w:del>
            <w:ins w:id="4" w:author="Abdul Rasheed M D" w:date="2023-11-02T11:57:00Z">
              <w:r>
                <w:t>t</w:t>
              </w:r>
            </w:ins>
            <w:r w:rsidR="00BE5840" w:rsidRPr="009F2665">
              <w:t>he UE transmits an RRCSetupRequest message on NR Cell 1 with establishmentCause set to 'emergency'</w:t>
            </w:r>
            <w:del w:id="5" w:author="Abdul Rasheed M D" w:date="2023-11-17T01:37:00Z">
              <w:r w:rsidR="00BE5840" w:rsidRPr="009F2665" w:rsidDel="00B3563C">
                <w:delText>.</w:delText>
              </w:r>
            </w:del>
            <w:ins w:id="6" w:author="Abdul Rasheed M D" w:date="2023-11-17T01:37:00Z">
              <w:r w:rsidR="00B3563C">
                <w:t>?</w:t>
              </w:r>
            </w:ins>
          </w:p>
        </w:tc>
        <w:tc>
          <w:tcPr>
            <w:tcW w:w="708" w:type="dxa"/>
            <w:tcBorders>
              <w:top w:val="single" w:sz="4" w:space="0" w:color="auto"/>
              <w:left w:val="single" w:sz="4" w:space="0" w:color="auto"/>
              <w:bottom w:val="single" w:sz="4" w:space="0" w:color="auto"/>
              <w:right w:val="single" w:sz="4" w:space="0" w:color="auto"/>
            </w:tcBorders>
          </w:tcPr>
          <w:p w14:paraId="6A4CE544" w14:textId="77777777" w:rsidR="00BE5840" w:rsidRPr="009F2665" w:rsidRDefault="00BE5840" w:rsidP="00096385">
            <w:pPr>
              <w:pStyle w:val="TAL"/>
              <w:rPr>
                <w:lang w:eastAsia="en-US"/>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230462E2" w14:textId="77777777" w:rsidR="00BE5840" w:rsidRPr="009F2665" w:rsidRDefault="00BE5840" w:rsidP="00096385">
            <w:pPr>
              <w:pStyle w:val="TAL"/>
              <w:rPr>
                <w:lang w:eastAsia="en-US"/>
              </w:rPr>
            </w:pPr>
            <w:r w:rsidRPr="009F2665">
              <w:t>NR RRC: RRCSetupRequest</w:t>
            </w:r>
          </w:p>
        </w:tc>
        <w:tc>
          <w:tcPr>
            <w:tcW w:w="567" w:type="dxa"/>
            <w:tcBorders>
              <w:top w:val="single" w:sz="4" w:space="0" w:color="auto"/>
              <w:left w:val="single" w:sz="4" w:space="0" w:color="auto"/>
              <w:bottom w:val="single" w:sz="4" w:space="0" w:color="auto"/>
              <w:right w:val="single" w:sz="4" w:space="0" w:color="auto"/>
            </w:tcBorders>
          </w:tcPr>
          <w:p w14:paraId="7A523145" w14:textId="77777777" w:rsidR="00BE5840" w:rsidRPr="009F2665" w:rsidRDefault="00BE5840" w:rsidP="00096385">
            <w:pPr>
              <w:pStyle w:val="TAL"/>
              <w:rPr>
                <w:lang w:eastAsia="en-US"/>
              </w:rPr>
            </w:pPr>
            <w:r w:rsidRPr="009F2665">
              <w:t>1</w:t>
            </w:r>
          </w:p>
        </w:tc>
        <w:tc>
          <w:tcPr>
            <w:tcW w:w="850" w:type="dxa"/>
            <w:tcBorders>
              <w:top w:val="single" w:sz="4" w:space="0" w:color="auto"/>
              <w:left w:val="single" w:sz="4" w:space="0" w:color="auto"/>
              <w:bottom w:val="single" w:sz="4" w:space="0" w:color="auto"/>
              <w:right w:val="single" w:sz="4" w:space="0" w:color="auto"/>
            </w:tcBorders>
          </w:tcPr>
          <w:p w14:paraId="3E39149C" w14:textId="77777777" w:rsidR="00BE5840" w:rsidRPr="009F2665" w:rsidRDefault="00BE5840" w:rsidP="00096385">
            <w:pPr>
              <w:pStyle w:val="TAL"/>
              <w:rPr>
                <w:lang w:eastAsia="en-US"/>
              </w:rPr>
            </w:pPr>
            <w:r w:rsidRPr="009F2665">
              <w:t>P</w:t>
            </w:r>
          </w:p>
        </w:tc>
      </w:tr>
      <w:tr w:rsidR="00BE5840" w:rsidRPr="009F2665" w14:paraId="6FD989EB" w14:textId="77777777" w:rsidTr="00096385">
        <w:tc>
          <w:tcPr>
            <w:tcW w:w="533" w:type="dxa"/>
            <w:tcBorders>
              <w:top w:val="single" w:sz="4" w:space="0" w:color="auto"/>
              <w:left w:val="single" w:sz="4" w:space="0" w:color="auto"/>
              <w:bottom w:val="single" w:sz="4" w:space="0" w:color="auto"/>
              <w:right w:val="single" w:sz="4" w:space="0" w:color="auto"/>
            </w:tcBorders>
          </w:tcPr>
          <w:p w14:paraId="417D44A5" w14:textId="77777777" w:rsidR="00BE5840" w:rsidRPr="009F2665" w:rsidRDefault="00BE5840" w:rsidP="00096385">
            <w:pPr>
              <w:pStyle w:val="TAL"/>
              <w:rPr>
                <w:lang w:eastAsia="en-US"/>
              </w:rPr>
            </w:pPr>
            <w:r w:rsidRPr="009F2665">
              <w:t>2b3-2b4</w:t>
            </w:r>
          </w:p>
        </w:tc>
        <w:tc>
          <w:tcPr>
            <w:tcW w:w="3967" w:type="dxa"/>
            <w:tcBorders>
              <w:top w:val="single" w:sz="4" w:space="0" w:color="auto"/>
              <w:left w:val="single" w:sz="4" w:space="0" w:color="auto"/>
              <w:bottom w:val="single" w:sz="4" w:space="0" w:color="auto"/>
              <w:right w:val="single" w:sz="4" w:space="0" w:color="auto"/>
            </w:tcBorders>
          </w:tcPr>
          <w:p w14:paraId="7DBF3259" w14:textId="77777777" w:rsidR="00BE5840" w:rsidRPr="009F2665" w:rsidRDefault="00BE5840" w:rsidP="00096385">
            <w:pPr>
              <w:pStyle w:val="TAL"/>
              <w:rPr>
                <w:lang w:eastAsia="en-US"/>
              </w:rPr>
            </w:pPr>
            <w:r w:rsidRPr="009F2665">
              <w:t>Steps 3 to 4 of the registration procedure described in TS 38.508-1 [4] Table 4.5.2.2-2 are performed.</w:t>
            </w:r>
          </w:p>
        </w:tc>
        <w:tc>
          <w:tcPr>
            <w:tcW w:w="708" w:type="dxa"/>
            <w:tcBorders>
              <w:top w:val="single" w:sz="4" w:space="0" w:color="auto"/>
              <w:left w:val="single" w:sz="4" w:space="0" w:color="auto"/>
              <w:bottom w:val="single" w:sz="4" w:space="0" w:color="auto"/>
              <w:right w:val="single" w:sz="4" w:space="0" w:color="auto"/>
            </w:tcBorders>
          </w:tcPr>
          <w:p w14:paraId="2AFB7A51"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0C90442E"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15944885"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74AEC572" w14:textId="77777777" w:rsidR="00BE5840" w:rsidRPr="009F2665" w:rsidRDefault="00BE5840" w:rsidP="00096385">
            <w:pPr>
              <w:pStyle w:val="TAL"/>
              <w:rPr>
                <w:lang w:eastAsia="en-US"/>
              </w:rPr>
            </w:pPr>
            <w:r w:rsidRPr="009F2665">
              <w:t>-</w:t>
            </w:r>
          </w:p>
        </w:tc>
      </w:tr>
      <w:tr w:rsidR="00BE5840" w:rsidRPr="009F2665" w14:paraId="0188D162" w14:textId="77777777" w:rsidTr="00096385">
        <w:tc>
          <w:tcPr>
            <w:tcW w:w="533" w:type="dxa"/>
            <w:tcBorders>
              <w:top w:val="single" w:sz="4" w:space="0" w:color="auto"/>
              <w:left w:val="single" w:sz="4" w:space="0" w:color="auto"/>
              <w:bottom w:val="single" w:sz="4" w:space="0" w:color="auto"/>
              <w:right w:val="single" w:sz="4" w:space="0" w:color="auto"/>
            </w:tcBorders>
          </w:tcPr>
          <w:p w14:paraId="078CDE9B" w14:textId="77777777" w:rsidR="00BE5840" w:rsidRPr="009F2665" w:rsidRDefault="00BE5840" w:rsidP="00096385">
            <w:pPr>
              <w:pStyle w:val="TAL"/>
              <w:rPr>
                <w:lang w:eastAsia="en-US"/>
              </w:rPr>
            </w:pPr>
            <w:r w:rsidRPr="009F2665">
              <w:t>2b5</w:t>
            </w:r>
          </w:p>
        </w:tc>
        <w:tc>
          <w:tcPr>
            <w:tcW w:w="3967" w:type="dxa"/>
            <w:tcBorders>
              <w:top w:val="single" w:sz="4" w:space="0" w:color="auto"/>
              <w:left w:val="single" w:sz="4" w:space="0" w:color="auto"/>
              <w:bottom w:val="single" w:sz="4" w:space="0" w:color="auto"/>
              <w:right w:val="single" w:sz="4" w:space="0" w:color="auto"/>
            </w:tcBorders>
          </w:tcPr>
          <w:p w14:paraId="424498E1" w14:textId="77777777" w:rsidR="00BE5840" w:rsidRPr="009F2665" w:rsidRDefault="00BE5840" w:rsidP="00096385">
            <w:pPr>
              <w:pStyle w:val="TAL"/>
            </w:pPr>
            <w:r w:rsidRPr="009F2665">
              <w:t>The UE transmit a REGISTRATION REQUEST message with IE 5GS registration type set to "Emergency registration" or “Initial registration”.</w:t>
            </w:r>
          </w:p>
          <w:p w14:paraId="5CA9CEE5" w14:textId="77777777" w:rsidR="00BE5840" w:rsidRPr="009F2665" w:rsidRDefault="00BE5840" w:rsidP="00096385">
            <w:pPr>
              <w:pStyle w:val="TAL"/>
              <w:rPr>
                <w:lang w:eastAsia="en-US"/>
              </w:rPr>
            </w:pPr>
            <w:r w:rsidRPr="009F2665">
              <w:t>(Note 1)</w:t>
            </w:r>
          </w:p>
        </w:tc>
        <w:tc>
          <w:tcPr>
            <w:tcW w:w="708" w:type="dxa"/>
            <w:tcBorders>
              <w:top w:val="single" w:sz="4" w:space="0" w:color="auto"/>
              <w:left w:val="single" w:sz="4" w:space="0" w:color="auto"/>
              <w:bottom w:val="single" w:sz="4" w:space="0" w:color="auto"/>
              <w:right w:val="single" w:sz="4" w:space="0" w:color="auto"/>
            </w:tcBorders>
          </w:tcPr>
          <w:p w14:paraId="79731B41" w14:textId="77777777" w:rsidR="00BE5840" w:rsidRPr="009F2665" w:rsidRDefault="00BE5840" w:rsidP="00096385">
            <w:pPr>
              <w:pStyle w:val="TAL"/>
              <w:rPr>
                <w:lang w:eastAsia="en-US"/>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4FE97450" w14:textId="77777777" w:rsidR="00BE5840" w:rsidRPr="009F2665" w:rsidRDefault="00BE5840" w:rsidP="00096385">
            <w:pPr>
              <w:pStyle w:val="TAL"/>
              <w:rPr>
                <w:lang w:eastAsia="en-US"/>
              </w:rPr>
            </w:pPr>
            <w:r w:rsidRPr="009F2665">
              <w:t>5G MM: REGISTRATION REQUEST</w:t>
            </w:r>
          </w:p>
        </w:tc>
        <w:tc>
          <w:tcPr>
            <w:tcW w:w="567" w:type="dxa"/>
            <w:tcBorders>
              <w:top w:val="single" w:sz="4" w:space="0" w:color="auto"/>
              <w:left w:val="single" w:sz="4" w:space="0" w:color="auto"/>
              <w:bottom w:val="single" w:sz="4" w:space="0" w:color="auto"/>
              <w:right w:val="single" w:sz="4" w:space="0" w:color="auto"/>
            </w:tcBorders>
          </w:tcPr>
          <w:p w14:paraId="4A2009E3"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4A2827B9" w14:textId="77777777" w:rsidR="00BE5840" w:rsidRPr="009F2665" w:rsidRDefault="00BE5840" w:rsidP="00096385">
            <w:pPr>
              <w:pStyle w:val="TAL"/>
              <w:rPr>
                <w:lang w:eastAsia="en-US"/>
              </w:rPr>
            </w:pPr>
            <w:r w:rsidRPr="009F2665">
              <w:t>-</w:t>
            </w:r>
          </w:p>
        </w:tc>
      </w:tr>
      <w:tr w:rsidR="00BE5840" w:rsidRPr="009F2665" w14:paraId="47FF049E" w14:textId="77777777" w:rsidTr="00096385">
        <w:tc>
          <w:tcPr>
            <w:tcW w:w="533" w:type="dxa"/>
            <w:tcBorders>
              <w:top w:val="single" w:sz="4" w:space="0" w:color="auto"/>
              <w:left w:val="single" w:sz="4" w:space="0" w:color="auto"/>
              <w:bottom w:val="single" w:sz="4" w:space="0" w:color="auto"/>
              <w:right w:val="single" w:sz="4" w:space="0" w:color="auto"/>
            </w:tcBorders>
          </w:tcPr>
          <w:p w14:paraId="78D542A9" w14:textId="77777777" w:rsidR="00BE5840" w:rsidRPr="009F2665" w:rsidRDefault="00BE5840" w:rsidP="00096385">
            <w:pPr>
              <w:pStyle w:val="TAL"/>
              <w:rPr>
                <w:lang w:eastAsia="en-US"/>
              </w:rPr>
            </w:pPr>
            <w:r w:rsidRPr="009F2665">
              <w:t>2b6-2b13</w:t>
            </w:r>
          </w:p>
        </w:tc>
        <w:tc>
          <w:tcPr>
            <w:tcW w:w="3967" w:type="dxa"/>
            <w:tcBorders>
              <w:top w:val="single" w:sz="4" w:space="0" w:color="auto"/>
              <w:left w:val="single" w:sz="4" w:space="0" w:color="auto"/>
              <w:bottom w:val="single" w:sz="4" w:space="0" w:color="auto"/>
              <w:right w:val="single" w:sz="4" w:space="0" w:color="auto"/>
            </w:tcBorders>
          </w:tcPr>
          <w:p w14:paraId="286B5817" w14:textId="77777777" w:rsidR="00BE5840" w:rsidRPr="009F2665" w:rsidRDefault="00BE5840" w:rsidP="00096385">
            <w:pPr>
              <w:pStyle w:val="TAL"/>
              <w:rPr>
                <w:lang w:eastAsia="en-US"/>
              </w:rPr>
            </w:pPr>
            <w:r w:rsidRPr="009F2665">
              <w:t>Steps 5 to 13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tcPr>
          <w:p w14:paraId="391F31C3"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7CC4E3A6"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285E4108"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42F18EC5" w14:textId="77777777" w:rsidR="00BE5840" w:rsidRPr="009F2665" w:rsidRDefault="00BE5840" w:rsidP="00096385">
            <w:pPr>
              <w:pStyle w:val="TAL"/>
              <w:rPr>
                <w:lang w:eastAsia="en-US"/>
              </w:rPr>
            </w:pPr>
            <w:r w:rsidRPr="009F2665">
              <w:t>-</w:t>
            </w:r>
          </w:p>
        </w:tc>
      </w:tr>
      <w:tr w:rsidR="00BE5840" w:rsidRPr="009F2665" w14:paraId="0F4513CB" w14:textId="77777777" w:rsidTr="00096385">
        <w:tc>
          <w:tcPr>
            <w:tcW w:w="533" w:type="dxa"/>
            <w:tcBorders>
              <w:top w:val="single" w:sz="4" w:space="0" w:color="auto"/>
              <w:left w:val="single" w:sz="4" w:space="0" w:color="auto"/>
              <w:bottom w:val="single" w:sz="4" w:space="0" w:color="auto"/>
              <w:right w:val="single" w:sz="4" w:space="0" w:color="auto"/>
            </w:tcBorders>
          </w:tcPr>
          <w:p w14:paraId="1D60EE34" w14:textId="77777777" w:rsidR="00BE5840" w:rsidRPr="009F2665" w:rsidRDefault="00BE5840" w:rsidP="00096385">
            <w:pPr>
              <w:pStyle w:val="TAL"/>
              <w:rPr>
                <w:lang w:eastAsia="en-US"/>
              </w:rPr>
            </w:pPr>
            <w:r w:rsidRPr="009F2665">
              <w:t>2b14</w:t>
            </w:r>
          </w:p>
        </w:tc>
        <w:tc>
          <w:tcPr>
            <w:tcW w:w="3967" w:type="dxa"/>
            <w:tcBorders>
              <w:top w:val="single" w:sz="4" w:space="0" w:color="auto"/>
              <w:left w:val="single" w:sz="4" w:space="0" w:color="auto"/>
              <w:bottom w:val="single" w:sz="4" w:space="0" w:color="auto"/>
              <w:right w:val="single" w:sz="4" w:space="0" w:color="auto"/>
            </w:tcBorders>
          </w:tcPr>
          <w:p w14:paraId="2A9EFB56" w14:textId="77777777" w:rsidR="00BE5840" w:rsidRPr="009F2665" w:rsidRDefault="00BE5840" w:rsidP="00096385">
            <w:pPr>
              <w:pStyle w:val="TAL"/>
              <w:rPr>
                <w:lang w:eastAsia="en-US"/>
              </w:rPr>
            </w:pPr>
            <w:r w:rsidRPr="009F2665">
              <w:t xml:space="preserve">The SS transmits a </w:t>
            </w:r>
            <w:r w:rsidRPr="009F2665">
              <w:rPr>
                <w:i/>
              </w:rPr>
              <w:t>DLInformationTransfer</w:t>
            </w:r>
            <w:r w:rsidRPr="009F2665">
              <w:t xml:space="preserve"> message and a REGISTRATION ACCEPT message </w:t>
            </w:r>
          </w:p>
        </w:tc>
        <w:tc>
          <w:tcPr>
            <w:tcW w:w="708" w:type="dxa"/>
            <w:tcBorders>
              <w:top w:val="single" w:sz="4" w:space="0" w:color="auto"/>
              <w:left w:val="single" w:sz="4" w:space="0" w:color="auto"/>
              <w:bottom w:val="single" w:sz="4" w:space="0" w:color="auto"/>
              <w:right w:val="single" w:sz="4" w:space="0" w:color="auto"/>
            </w:tcBorders>
          </w:tcPr>
          <w:p w14:paraId="301CDFCB" w14:textId="77777777" w:rsidR="00BE5840" w:rsidRPr="009F2665" w:rsidRDefault="00BE5840" w:rsidP="00096385">
            <w:pPr>
              <w:pStyle w:val="TAL"/>
              <w:rPr>
                <w:lang w:eastAsia="en-US"/>
              </w:rPr>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5EC24882" w14:textId="77777777" w:rsidR="00BE5840" w:rsidRPr="009F2665" w:rsidRDefault="00BE5840" w:rsidP="00096385">
            <w:pPr>
              <w:pStyle w:val="TAL"/>
            </w:pPr>
            <w:r w:rsidRPr="009F2665">
              <w:t xml:space="preserve">NR RRC: </w:t>
            </w:r>
            <w:r w:rsidRPr="009F2665">
              <w:rPr>
                <w:i/>
              </w:rPr>
              <w:t>DLInformationTransfer</w:t>
            </w:r>
            <w:r w:rsidRPr="009F2665">
              <w:t xml:space="preserve"> </w:t>
            </w:r>
          </w:p>
          <w:p w14:paraId="5E64944B" w14:textId="77777777" w:rsidR="00BE5840" w:rsidRPr="009F2665" w:rsidRDefault="00BE5840" w:rsidP="00096385">
            <w:pPr>
              <w:pStyle w:val="TAL"/>
              <w:rPr>
                <w:lang w:eastAsia="en-US"/>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tcPr>
          <w:p w14:paraId="5399DEC1"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1038654" w14:textId="77777777" w:rsidR="00BE5840" w:rsidRPr="009F2665" w:rsidRDefault="00BE5840" w:rsidP="00096385">
            <w:pPr>
              <w:pStyle w:val="TAL"/>
              <w:rPr>
                <w:lang w:eastAsia="en-US"/>
              </w:rPr>
            </w:pPr>
            <w:r w:rsidRPr="009F2665">
              <w:t>-</w:t>
            </w:r>
          </w:p>
        </w:tc>
      </w:tr>
      <w:tr w:rsidR="00BE5840" w:rsidRPr="009F2665" w14:paraId="0198122A" w14:textId="77777777" w:rsidTr="00096385">
        <w:tc>
          <w:tcPr>
            <w:tcW w:w="533" w:type="dxa"/>
            <w:tcBorders>
              <w:top w:val="single" w:sz="4" w:space="0" w:color="auto"/>
              <w:left w:val="single" w:sz="4" w:space="0" w:color="auto"/>
              <w:bottom w:val="single" w:sz="4" w:space="0" w:color="auto"/>
              <w:right w:val="single" w:sz="4" w:space="0" w:color="auto"/>
            </w:tcBorders>
          </w:tcPr>
          <w:p w14:paraId="68150CF7" w14:textId="77777777" w:rsidR="00BE5840" w:rsidRPr="009F2665" w:rsidRDefault="00BE5840" w:rsidP="00096385">
            <w:pPr>
              <w:pStyle w:val="TAL"/>
              <w:rPr>
                <w:lang w:eastAsia="en-US"/>
              </w:rPr>
            </w:pPr>
            <w:r w:rsidRPr="009F2665">
              <w:t>2b15</w:t>
            </w:r>
          </w:p>
        </w:tc>
        <w:tc>
          <w:tcPr>
            <w:tcW w:w="3967" w:type="dxa"/>
            <w:tcBorders>
              <w:top w:val="single" w:sz="4" w:space="0" w:color="auto"/>
              <w:left w:val="single" w:sz="4" w:space="0" w:color="auto"/>
              <w:bottom w:val="single" w:sz="4" w:space="0" w:color="auto"/>
              <w:right w:val="single" w:sz="4" w:space="0" w:color="auto"/>
            </w:tcBorders>
          </w:tcPr>
          <w:p w14:paraId="0A9F3EBE" w14:textId="77777777" w:rsidR="00BE5840" w:rsidRPr="009F2665" w:rsidRDefault="00BE5840" w:rsidP="00096385">
            <w:pPr>
              <w:pStyle w:val="TAL"/>
              <w:rPr>
                <w:lang w:eastAsia="en-US"/>
              </w:rPr>
            </w:pPr>
            <w:r w:rsidRPr="009F2665">
              <w:t xml:space="preserve">The UE transmits an </w:t>
            </w:r>
            <w:r w:rsidRPr="009F2665">
              <w:rPr>
                <w:i/>
              </w:rPr>
              <w:t>ULInformationTransfer</w:t>
            </w:r>
            <w:r w:rsidRPr="009F2665">
              <w:t xml:space="preserve"> message and REGISTRATION COMPLETE message </w:t>
            </w:r>
          </w:p>
        </w:tc>
        <w:tc>
          <w:tcPr>
            <w:tcW w:w="708" w:type="dxa"/>
            <w:tcBorders>
              <w:top w:val="single" w:sz="4" w:space="0" w:color="auto"/>
              <w:left w:val="single" w:sz="4" w:space="0" w:color="auto"/>
              <w:bottom w:val="single" w:sz="4" w:space="0" w:color="auto"/>
              <w:right w:val="single" w:sz="4" w:space="0" w:color="auto"/>
            </w:tcBorders>
          </w:tcPr>
          <w:p w14:paraId="1A36BECA" w14:textId="77777777" w:rsidR="00BE5840" w:rsidRPr="009F2665" w:rsidRDefault="00BE5840" w:rsidP="00096385">
            <w:pPr>
              <w:pStyle w:val="TAL"/>
              <w:rPr>
                <w:lang w:eastAsia="en-US"/>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414214F6" w14:textId="77777777" w:rsidR="00BE5840" w:rsidRPr="009F2665" w:rsidRDefault="00BE5840" w:rsidP="00096385">
            <w:pPr>
              <w:pStyle w:val="TAL"/>
            </w:pPr>
            <w:r w:rsidRPr="009F2665">
              <w:t xml:space="preserve">NR RRC: </w:t>
            </w:r>
            <w:r w:rsidRPr="009F2665">
              <w:rPr>
                <w:i/>
              </w:rPr>
              <w:t>ULInformationTransfer</w:t>
            </w:r>
            <w:r w:rsidRPr="009F2665">
              <w:t xml:space="preserve"> </w:t>
            </w:r>
          </w:p>
          <w:p w14:paraId="1F2B0972" w14:textId="77777777" w:rsidR="00BE5840" w:rsidRPr="009F2665" w:rsidRDefault="00BE5840" w:rsidP="00096385">
            <w:pPr>
              <w:pStyle w:val="TAL"/>
              <w:rPr>
                <w:lang w:eastAsia="en-US"/>
              </w:rPr>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tcPr>
          <w:p w14:paraId="5116195A"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7D781B6" w14:textId="77777777" w:rsidR="00BE5840" w:rsidRPr="009F2665" w:rsidRDefault="00BE5840" w:rsidP="00096385">
            <w:pPr>
              <w:pStyle w:val="TAL"/>
              <w:rPr>
                <w:lang w:eastAsia="en-US"/>
              </w:rPr>
            </w:pPr>
            <w:r w:rsidRPr="009F2665">
              <w:t>-</w:t>
            </w:r>
          </w:p>
        </w:tc>
      </w:tr>
      <w:tr w:rsidR="00BE5840" w:rsidRPr="009F2665" w14:paraId="58996BC2" w14:textId="77777777" w:rsidTr="00096385">
        <w:tc>
          <w:tcPr>
            <w:tcW w:w="533" w:type="dxa"/>
            <w:tcBorders>
              <w:top w:val="single" w:sz="4" w:space="0" w:color="auto"/>
              <w:left w:val="single" w:sz="4" w:space="0" w:color="auto"/>
              <w:bottom w:val="single" w:sz="4" w:space="0" w:color="auto"/>
              <w:right w:val="single" w:sz="4" w:space="0" w:color="auto"/>
            </w:tcBorders>
          </w:tcPr>
          <w:p w14:paraId="41FD9014" w14:textId="77777777" w:rsidR="00BE5840" w:rsidRPr="009F2665" w:rsidRDefault="00BE5840" w:rsidP="00096385">
            <w:pPr>
              <w:pStyle w:val="TAL"/>
              <w:rPr>
                <w:lang w:eastAsia="en-US"/>
              </w:rPr>
            </w:pPr>
            <w:r w:rsidRPr="009F2665">
              <w:t>2b16</w:t>
            </w:r>
          </w:p>
        </w:tc>
        <w:tc>
          <w:tcPr>
            <w:tcW w:w="3967" w:type="dxa"/>
            <w:tcBorders>
              <w:top w:val="single" w:sz="4" w:space="0" w:color="auto"/>
              <w:left w:val="single" w:sz="4" w:space="0" w:color="auto"/>
              <w:bottom w:val="single" w:sz="4" w:space="0" w:color="auto"/>
              <w:right w:val="single" w:sz="4" w:space="0" w:color="auto"/>
            </w:tcBorders>
          </w:tcPr>
          <w:p w14:paraId="378D194C" w14:textId="5C48F587" w:rsidR="00BE5840" w:rsidRPr="009F2665" w:rsidRDefault="00BE5840" w:rsidP="00096385">
            <w:pPr>
              <w:pStyle w:val="TAL"/>
              <w:rPr>
                <w:lang w:eastAsia="en-US"/>
              </w:rPr>
            </w:pPr>
            <w:r w:rsidRPr="009F2665">
              <w:t>Check: Does the UE transmit an UL NAS TRANSPORT message with "Request type" set to "initial emergency request", and a PDU SESSION ESTABLISHMENT REQUEST message on NR Cell 1</w:t>
            </w:r>
            <w:ins w:id="7" w:author="Abdul Rasheed M D" w:date="2023-11-17T01:37:00Z">
              <w:r w:rsidR="00B3563C">
                <w:t>?</w:t>
              </w:r>
            </w:ins>
          </w:p>
        </w:tc>
        <w:tc>
          <w:tcPr>
            <w:tcW w:w="708" w:type="dxa"/>
            <w:tcBorders>
              <w:top w:val="single" w:sz="4" w:space="0" w:color="auto"/>
              <w:left w:val="single" w:sz="4" w:space="0" w:color="auto"/>
              <w:bottom w:val="single" w:sz="4" w:space="0" w:color="auto"/>
              <w:right w:val="single" w:sz="4" w:space="0" w:color="auto"/>
            </w:tcBorders>
          </w:tcPr>
          <w:p w14:paraId="3B10493C" w14:textId="77777777" w:rsidR="00BE5840" w:rsidRPr="009F2665" w:rsidRDefault="00BE5840" w:rsidP="00096385">
            <w:pPr>
              <w:pStyle w:val="TAL"/>
              <w:rPr>
                <w:lang w:eastAsia="en-US"/>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AD6475A" w14:textId="77777777" w:rsidR="00BE5840" w:rsidRPr="009F2665" w:rsidRDefault="00BE5840" w:rsidP="00096385">
            <w:pPr>
              <w:pStyle w:val="TAL"/>
            </w:pPr>
            <w:r w:rsidRPr="009F2665">
              <w:t>5GMM: UL NAS TRANSPORT</w:t>
            </w:r>
          </w:p>
          <w:p w14:paraId="097C4F9E" w14:textId="77777777" w:rsidR="00BE5840" w:rsidRPr="009F2665" w:rsidRDefault="00BE5840" w:rsidP="00096385">
            <w:pPr>
              <w:pStyle w:val="TAL"/>
              <w:rPr>
                <w:lang w:eastAsia="en-US"/>
              </w:rPr>
            </w:pPr>
            <w:r w:rsidRPr="009F2665">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0107270F" w14:textId="77777777" w:rsidR="00BE5840" w:rsidRPr="009F2665" w:rsidRDefault="00BE5840" w:rsidP="00096385">
            <w:pPr>
              <w:pStyle w:val="TAL"/>
              <w:rPr>
                <w:lang w:eastAsia="en-US"/>
              </w:rPr>
            </w:pPr>
            <w:r w:rsidRPr="009F266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0A7228F1" w14:textId="77777777" w:rsidR="00BE5840" w:rsidRPr="009F2665" w:rsidRDefault="00BE5840" w:rsidP="00096385">
            <w:pPr>
              <w:pStyle w:val="TAL"/>
              <w:rPr>
                <w:lang w:eastAsia="en-US"/>
              </w:rPr>
            </w:pPr>
            <w:r w:rsidRPr="009F2665">
              <w:rPr>
                <w:lang w:eastAsia="en-US"/>
              </w:rPr>
              <w:t>P</w:t>
            </w:r>
          </w:p>
        </w:tc>
      </w:tr>
      <w:tr w:rsidR="00BE5840" w:rsidRPr="009F2665" w14:paraId="098D78E3" w14:textId="77777777" w:rsidTr="00096385">
        <w:tc>
          <w:tcPr>
            <w:tcW w:w="533" w:type="dxa"/>
            <w:tcBorders>
              <w:top w:val="single" w:sz="4" w:space="0" w:color="auto"/>
              <w:left w:val="single" w:sz="4" w:space="0" w:color="auto"/>
              <w:bottom w:val="single" w:sz="4" w:space="0" w:color="auto"/>
              <w:right w:val="single" w:sz="4" w:space="0" w:color="auto"/>
            </w:tcBorders>
          </w:tcPr>
          <w:p w14:paraId="10C7DE63" w14:textId="77777777" w:rsidR="00BE5840" w:rsidRPr="009F2665" w:rsidRDefault="00BE5840" w:rsidP="00096385">
            <w:pPr>
              <w:pStyle w:val="TAL"/>
              <w:rPr>
                <w:lang w:eastAsia="en-US"/>
              </w:rPr>
            </w:pPr>
            <w:r w:rsidRPr="009F2665">
              <w:t>-</w:t>
            </w:r>
          </w:p>
        </w:tc>
        <w:tc>
          <w:tcPr>
            <w:tcW w:w="3967" w:type="dxa"/>
            <w:tcBorders>
              <w:top w:val="single" w:sz="4" w:space="0" w:color="auto"/>
              <w:left w:val="single" w:sz="4" w:space="0" w:color="auto"/>
              <w:bottom w:val="single" w:sz="4" w:space="0" w:color="auto"/>
              <w:right w:val="single" w:sz="4" w:space="0" w:color="auto"/>
            </w:tcBorders>
          </w:tcPr>
          <w:p w14:paraId="5EAB4325" w14:textId="77777777" w:rsidR="00BE5840" w:rsidRPr="009F2665" w:rsidRDefault="00BE5840" w:rsidP="00096385">
            <w:pPr>
              <w:pStyle w:val="TAL"/>
              <w:rPr>
                <w:lang w:eastAsia="en-US"/>
              </w:rPr>
            </w:pPr>
            <w:r w:rsidRPr="009F2665">
              <w:t>EXCEPTION: Steps 2b17a1 describe behaviour depending on UE implementation; the "lower case letter" identifies a step sequence that take place if the UE performs a specific action.</w:t>
            </w:r>
          </w:p>
        </w:tc>
        <w:tc>
          <w:tcPr>
            <w:tcW w:w="708" w:type="dxa"/>
            <w:tcBorders>
              <w:top w:val="single" w:sz="4" w:space="0" w:color="auto"/>
              <w:left w:val="single" w:sz="4" w:space="0" w:color="auto"/>
              <w:bottom w:val="single" w:sz="4" w:space="0" w:color="auto"/>
              <w:right w:val="single" w:sz="4" w:space="0" w:color="auto"/>
            </w:tcBorders>
          </w:tcPr>
          <w:p w14:paraId="6B3BD1B5"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70E902D7"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361ED623"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809C312" w14:textId="77777777" w:rsidR="00BE5840" w:rsidRPr="009F2665" w:rsidRDefault="00BE5840" w:rsidP="00096385">
            <w:pPr>
              <w:pStyle w:val="TAL"/>
              <w:rPr>
                <w:lang w:eastAsia="en-US"/>
              </w:rPr>
            </w:pPr>
            <w:r w:rsidRPr="009F2665">
              <w:t>-</w:t>
            </w:r>
          </w:p>
        </w:tc>
      </w:tr>
      <w:tr w:rsidR="00BE5840" w:rsidRPr="009F2665" w14:paraId="45F5264C" w14:textId="77777777" w:rsidTr="00096385">
        <w:tc>
          <w:tcPr>
            <w:tcW w:w="533" w:type="dxa"/>
            <w:tcBorders>
              <w:top w:val="single" w:sz="4" w:space="0" w:color="auto"/>
              <w:left w:val="single" w:sz="4" w:space="0" w:color="auto"/>
              <w:bottom w:val="single" w:sz="4" w:space="0" w:color="auto"/>
              <w:right w:val="single" w:sz="4" w:space="0" w:color="auto"/>
            </w:tcBorders>
          </w:tcPr>
          <w:p w14:paraId="13634CCC" w14:textId="77777777" w:rsidR="00BE5840" w:rsidRPr="009F2665" w:rsidRDefault="00BE5840" w:rsidP="00096385">
            <w:pPr>
              <w:pStyle w:val="TAL"/>
              <w:rPr>
                <w:lang w:eastAsia="en-US"/>
              </w:rPr>
            </w:pPr>
            <w:r w:rsidRPr="009F2665">
              <w:t>-</w:t>
            </w:r>
          </w:p>
        </w:tc>
        <w:tc>
          <w:tcPr>
            <w:tcW w:w="3967" w:type="dxa"/>
            <w:tcBorders>
              <w:top w:val="single" w:sz="4" w:space="0" w:color="auto"/>
              <w:left w:val="single" w:sz="4" w:space="0" w:color="auto"/>
              <w:bottom w:val="single" w:sz="4" w:space="0" w:color="auto"/>
              <w:right w:val="single" w:sz="4" w:space="0" w:color="auto"/>
            </w:tcBorders>
          </w:tcPr>
          <w:p w14:paraId="6385E7A7" w14:textId="77777777" w:rsidR="00BE5840" w:rsidRPr="009F2665" w:rsidRDefault="00BE5840" w:rsidP="00096385">
            <w:pPr>
              <w:pStyle w:val="TAL"/>
            </w:pPr>
            <w:r w:rsidRPr="009F2665">
              <w:t>EXCEPTION: The behaviour in step 2b17a1</w:t>
            </w:r>
          </w:p>
          <w:p w14:paraId="2314DEB1" w14:textId="77777777" w:rsidR="00BE5840" w:rsidRPr="009F2665" w:rsidRDefault="00BE5840" w:rsidP="00096385">
            <w:pPr>
              <w:pStyle w:val="TAL"/>
              <w:rPr>
                <w:lang w:eastAsia="en-US"/>
              </w:rPr>
            </w:pPr>
            <w:r w:rsidRPr="009F2665">
              <w:t>occurs in parallel with steps 2b18-2b22.</w:t>
            </w:r>
          </w:p>
        </w:tc>
        <w:tc>
          <w:tcPr>
            <w:tcW w:w="708" w:type="dxa"/>
            <w:tcBorders>
              <w:top w:val="single" w:sz="4" w:space="0" w:color="auto"/>
              <w:left w:val="single" w:sz="4" w:space="0" w:color="auto"/>
              <w:bottom w:val="single" w:sz="4" w:space="0" w:color="auto"/>
              <w:right w:val="single" w:sz="4" w:space="0" w:color="auto"/>
            </w:tcBorders>
          </w:tcPr>
          <w:p w14:paraId="72AFEACA"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61CF33F4"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6508F91F"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44A002B" w14:textId="77777777" w:rsidR="00BE5840" w:rsidRPr="009F2665" w:rsidRDefault="00BE5840" w:rsidP="00096385">
            <w:pPr>
              <w:pStyle w:val="TAL"/>
              <w:rPr>
                <w:lang w:eastAsia="en-US"/>
              </w:rPr>
            </w:pPr>
            <w:r w:rsidRPr="009F2665">
              <w:t>-</w:t>
            </w:r>
          </w:p>
        </w:tc>
      </w:tr>
      <w:tr w:rsidR="00BE5840" w:rsidRPr="009F2665" w14:paraId="7BF9BE39" w14:textId="77777777" w:rsidTr="00096385">
        <w:tc>
          <w:tcPr>
            <w:tcW w:w="533" w:type="dxa"/>
            <w:tcBorders>
              <w:top w:val="single" w:sz="4" w:space="0" w:color="auto"/>
              <w:left w:val="single" w:sz="4" w:space="0" w:color="auto"/>
              <w:bottom w:val="single" w:sz="4" w:space="0" w:color="auto"/>
              <w:right w:val="single" w:sz="4" w:space="0" w:color="auto"/>
            </w:tcBorders>
          </w:tcPr>
          <w:p w14:paraId="68CAFFAF" w14:textId="77777777" w:rsidR="00BE5840" w:rsidRPr="009F2665" w:rsidRDefault="00BE5840" w:rsidP="00096385">
            <w:pPr>
              <w:pStyle w:val="TAL"/>
              <w:rPr>
                <w:lang w:eastAsia="en-US"/>
              </w:rPr>
            </w:pPr>
            <w:r w:rsidRPr="009F2665">
              <w:t>2b17a1</w:t>
            </w:r>
          </w:p>
        </w:tc>
        <w:tc>
          <w:tcPr>
            <w:tcW w:w="3967" w:type="dxa"/>
            <w:tcBorders>
              <w:top w:val="single" w:sz="4" w:space="0" w:color="auto"/>
              <w:left w:val="single" w:sz="4" w:space="0" w:color="auto"/>
              <w:bottom w:val="single" w:sz="4" w:space="0" w:color="auto"/>
              <w:right w:val="single" w:sz="4" w:space="0" w:color="auto"/>
            </w:tcBorders>
          </w:tcPr>
          <w:p w14:paraId="4EBFC0C1" w14:textId="77777777" w:rsidR="00BE5840" w:rsidRPr="009F2665" w:rsidRDefault="00BE5840" w:rsidP="00096385">
            <w:pPr>
              <w:pStyle w:val="TAL"/>
              <w:rPr>
                <w:lang w:eastAsia="en-US"/>
              </w:rPr>
            </w:pPr>
            <w:r w:rsidRPr="009F2665">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sz="4" w:space="0" w:color="auto"/>
              <w:left w:val="single" w:sz="4" w:space="0" w:color="auto"/>
              <w:bottom w:val="single" w:sz="4" w:space="0" w:color="auto"/>
              <w:right w:val="single" w:sz="4" w:space="0" w:color="auto"/>
            </w:tcBorders>
          </w:tcPr>
          <w:p w14:paraId="2D528056"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51121D03"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3EEFD7A7"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1230FA29" w14:textId="77777777" w:rsidR="00BE5840" w:rsidRPr="009F2665" w:rsidRDefault="00BE5840" w:rsidP="00096385">
            <w:pPr>
              <w:pStyle w:val="TAL"/>
              <w:rPr>
                <w:lang w:eastAsia="en-US"/>
              </w:rPr>
            </w:pPr>
            <w:r w:rsidRPr="009F2665">
              <w:t>-</w:t>
            </w:r>
          </w:p>
        </w:tc>
      </w:tr>
      <w:tr w:rsidR="00BE5840" w:rsidRPr="009F2665" w14:paraId="731EBBBA" w14:textId="77777777" w:rsidTr="00096385">
        <w:tc>
          <w:tcPr>
            <w:tcW w:w="533" w:type="dxa"/>
            <w:tcBorders>
              <w:top w:val="single" w:sz="4" w:space="0" w:color="auto"/>
              <w:left w:val="single" w:sz="4" w:space="0" w:color="auto"/>
              <w:bottom w:val="single" w:sz="4" w:space="0" w:color="auto"/>
              <w:right w:val="single" w:sz="4" w:space="0" w:color="auto"/>
            </w:tcBorders>
          </w:tcPr>
          <w:p w14:paraId="37038DEA" w14:textId="77777777" w:rsidR="00BE5840" w:rsidRPr="009F2665" w:rsidRDefault="00BE5840" w:rsidP="00096385">
            <w:pPr>
              <w:pStyle w:val="TAL"/>
              <w:rPr>
                <w:lang w:eastAsia="en-US"/>
              </w:rPr>
            </w:pPr>
            <w:r w:rsidRPr="009F2665">
              <w:t>2b18-2b22</w:t>
            </w:r>
          </w:p>
        </w:tc>
        <w:tc>
          <w:tcPr>
            <w:tcW w:w="3967" w:type="dxa"/>
            <w:tcBorders>
              <w:top w:val="single" w:sz="4" w:space="0" w:color="auto"/>
              <w:left w:val="single" w:sz="4" w:space="0" w:color="auto"/>
              <w:bottom w:val="single" w:sz="4" w:space="0" w:color="auto"/>
              <w:right w:val="single" w:sz="4" w:space="0" w:color="auto"/>
            </w:tcBorders>
          </w:tcPr>
          <w:p w14:paraId="1E681191" w14:textId="77777777" w:rsidR="00BE5840" w:rsidRPr="009F2665" w:rsidRDefault="00BE5840" w:rsidP="00096385">
            <w:pPr>
              <w:pStyle w:val="TAL"/>
              <w:rPr>
                <w:lang w:eastAsia="en-US"/>
              </w:rPr>
            </w:pPr>
            <w:r w:rsidRPr="009F2665">
              <w:rPr>
                <w:lang w:eastAsia="ko-KR"/>
              </w:rPr>
              <w:t>Steps 9 to 13 of the procedure of "IMS Emergency call establishment in 5GC with IMS emergency registration" described in TS 38.508-1 [4] Table 4.9.11.2.2-1 are performed.</w:t>
            </w:r>
          </w:p>
        </w:tc>
        <w:tc>
          <w:tcPr>
            <w:tcW w:w="708" w:type="dxa"/>
            <w:tcBorders>
              <w:top w:val="single" w:sz="4" w:space="0" w:color="auto"/>
              <w:left w:val="single" w:sz="4" w:space="0" w:color="auto"/>
              <w:bottom w:val="single" w:sz="4" w:space="0" w:color="auto"/>
              <w:right w:val="single" w:sz="4" w:space="0" w:color="auto"/>
            </w:tcBorders>
          </w:tcPr>
          <w:p w14:paraId="1976AD10"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78D9F9EE" w14:textId="77777777" w:rsidR="00BE5840" w:rsidRPr="009F2665" w:rsidRDefault="00BE5840" w:rsidP="00096385">
            <w:pPr>
              <w:pStyle w:val="TAL"/>
              <w:rPr>
                <w:lang w:eastAsia="en-US"/>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5D56055D" w14:textId="77777777" w:rsidR="00BE5840" w:rsidRPr="009F2665" w:rsidRDefault="00BE5840" w:rsidP="00096385">
            <w:pPr>
              <w:pStyle w:val="TAL"/>
              <w:rPr>
                <w:lang w:eastAsia="en-US"/>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48189BD3" w14:textId="77777777" w:rsidR="00BE5840" w:rsidRPr="009F2665" w:rsidRDefault="00BE5840" w:rsidP="00096385">
            <w:pPr>
              <w:pStyle w:val="TAL"/>
              <w:rPr>
                <w:lang w:eastAsia="en-US"/>
              </w:rPr>
            </w:pPr>
            <w:r w:rsidRPr="009F2665">
              <w:t>-</w:t>
            </w:r>
          </w:p>
        </w:tc>
      </w:tr>
      <w:tr w:rsidR="00BE5840" w:rsidRPr="009F2665" w14:paraId="7E707A16" w14:textId="77777777" w:rsidTr="00096385">
        <w:tc>
          <w:tcPr>
            <w:tcW w:w="533" w:type="dxa"/>
            <w:tcBorders>
              <w:top w:val="single" w:sz="4" w:space="0" w:color="auto"/>
              <w:left w:val="single" w:sz="4" w:space="0" w:color="auto"/>
              <w:bottom w:val="single" w:sz="4" w:space="0" w:color="auto"/>
              <w:right w:val="single" w:sz="4" w:space="0" w:color="auto"/>
            </w:tcBorders>
          </w:tcPr>
          <w:p w14:paraId="7D14B2BF" w14:textId="77777777" w:rsidR="00BE5840" w:rsidRPr="009F2665" w:rsidRDefault="00BE5840" w:rsidP="00096385">
            <w:pPr>
              <w:pStyle w:val="TAL"/>
              <w:rPr>
                <w:lang w:eastAsia="en-US"/>
              </w:rPr>
            </w:pPr>
            <w:r w:rsidRPr="009F2665">
              <w:t>2b23</w:t>
            </w:r>
          </w:p>
        </w:tc>
        <w:tc>
          <w:tcPr>
            <w:tcW w:w="3967" w:type="dxa"/>
            <w:tcBorders>
              <w:top w:val="single" w:sz="4" w:space="0" w:color="auto"/>
              <w:left w:val="single" w:sz="4" w:space="0" w:color="auto"/>
              <w:bottom w:val="single" w:sz="4" w:space="0" w:color="auto"/>
              <w:right w:val="single" w:sz="4" w:space="0" w:color="auto"/>
            </w:tcBorders>
          </w:tcPr>
          <w:p w14:paraId="1E1A440C" w14:textId="77777777" w:rsidR="00BE5840" w:rsidRPr="009F2665" w:rsidRDefault="00BE5840" w:rsidP="00096385">
            <w:pPr>
              <w:pStyle w:val="TAL"/>
              <w:rPr>
                <w:lang w:eastAsia="en-US"/>
              </w:rPr>
            </w:pPr>
            <w:r w:rsidRPr="009F2665">
              <w:rPr>
                <w:lang w:eastAsia="zh-CN"/>
              </w:rPr>
              <w:t>Generic procedure of "Test Procedure for IMS MO Emergency call release" described in TS 38.508-1 [4] Table 4.9.12A.2.2-1 are performed.</w:t>
            </w:r>
          </w:p>
        </w:tc>
        <w:tc>
          <w:tcPr>
            <w:tcW w:w="708" w:type="dxa"/>
            <w:tcBorders>
              <w:top w:val="single" w:sz="4" w:space="0" w:color="auto"/>
              <w:left w:val="single" w:sz="4" w:space="0" w:color="auto"/>
              <w:bottom w:val="single" w:sz="4" w:space="0" w:color="auto"/>
              <w:right w:val="single" w:sz="4" w:space="0" w:color="auto"/>
            </w:tcBorders>
          </w:tcPr>
          <w:p w14:paraId="70B1412B" w14:textId="77777777" w:rsidR="00BE5840" w:rsidRPr="009F2665" w:rsidRDefault="00BE5840" w:rsidP="00096385">
            <w:pPr>
              <w:pStyle w:val="TAL"/>
              <w:rPr>
                <w:lang w:eastAsia="en-US"/>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5B1E1365" w14:textId="77777777" w:rsidR="00BE5840" w:rsidRPr="009F2665" w:rsidRDefault="00BE5840" w:rsidP="00096385">
            <w:pPr>
              <w:pStyle w:val="TAL"/>
              <w:rPr>
                <w:lang w:eastAsia="en-US"/>
              </w:rPr>
            </w:pPr>
            <w:r w:rsidRPr="009F2665">
              <w:t>-</w:t>
            </w:r>
            <w:r w:rsidRPr="009F2665" w:rsidDel="00B6712C">
              <w:rPr>
                <w:rFonts w:cs="Arial"/>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2BDADE70" w14:textId="77777777" w:rsidR="00BE5840" w:rsidRPr="009F2665" w:rsidRDefault="00BE5840" w:rsidP="00096385">
            <w:pPr>
              <w:pStyle w:val="TAL"/>
              <w:rPr>
                <w:lang w:eastAsia="en-US"/>
              </w:rPr>
            </w:pPr>
            <w:r w:rsidRPr="009F2665">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69432E0" w14:textId="77777777" w:rsidR="00BE5840" w:rsidRPr="009F2665" w:rsidRDefault="00BE5840" w:rsidP="00096385">
            <w:pPr>
              <w:pStyle w:val="TAL"/>
              <w:rPr>
                <w:lang w:eastAsia="en-US"/>
              </w:rPr>
            </w:pPr>
            <w:r w:rsidRPr="009F2665">
              <w:rPr>
                <w:rFonts w:cs="Arial"/>
                <w:szCs w:val="18"/>
              </w:rPr>
              <w:t>-</w:t>
            </w:r>
          </w:p>
        </w:tc>
      </w:tr>
      <w:tr w:rsidR="00BE5840" w:rsidRPr="009F2665" w14:paraId="295EB446" w14:textId="77777777" w:rsidTr="00096385">
        <w:tc>
          <w:tcPr>
            <w:tcW w:w="9600" w:type="dxa"/>
            <w:gridSpan w:val="6"/>
            <w:tcBorders>
              <w:top w:val="single" w:sz="4" w:space="0" w:color="auto"/>
              <w:left w:val="single" w:sz="4" w:space="0" w:color="auto"/>
              <w:bottom w:val="single" w:sz="4" w:space="0" w:color="auto"/>
              <w:right w:val="single" w:sz="4" w:space="0" w:color="auto"/>
            </w:tcBorders>
          </w:tcPr>
          <w:p w14:paraId="3C089F78" w14:textId="77777777" w:rsidR="00BE5840" w:rsidRPr="009F2665" w:rsidRDefault="00BE5840" w:rsidP="00096385">
            <w:pPr>
              <w:pStyle w:val="TAN"/>
            </w:pPr>
            <w:r w:rsidRPr="009F2665">
              <w:lastRenderedPageBreak/>
              <w:t>Note 1:</w:t>
            </w:r>
            <w:r w:rsidRPr="009F2665">
              <w:tab/>
              <w:t>This can be done by an AT/MMI command.</w:t>
            </w:r>
          </w:p>
          <w:p w14:paraId="31DA93A3" w14:textId="77777777" w:rsidR="00BE5840" w:rsidRPr="009F2665" w:rsidRDefault="00BE5840" w:rsidP="00096385">
            <w:pPr>
              <w:pStyle w:val="TAN"/>
              <w:rPr>
                <w:rFonts w:cs="Arial"/>
                <w:szCs w:val="18"/>
              </w:rPr>
            </w:pPr>
            <w:r w:rsidRPr="009F2665">
              <w:t>Note 2:</w:t>
            </w:r>
            <w:r w:rsidRPr="009F2665">
              <w:tab/>
              <w:t>5GS registration type can set to either "initial registration" according to TS 24.501 clause5.2.2.3.3 or "emergency registration" according to TS 24.501 clause 5.5.1.2.</w:t>
            </w:r>
          </w:p>
        </w:tc>
      </w:tr>
    </w:tbl>
    <w:p w14:paraId="3136B606" w14:textId="77777777" w:rsidR="00BE5840" w:rsidRPr="009F2665" w:rsidRDefault="00BE5840" w:rsidP="00BE5840">
      <w:pPr>
        <w:rPr>
          <w:snapToGrid w:val="0"/>
          <w:lang w:eastAsia="en-US"/>
        </w:rPr>
      </w:pPr>
    </w:p>
    <w:p w14:paraId="1AF1E0CB" w14:textId="77777777" w:rsidR="00BE5840" w:rsidRPr="009F2665" w:rsidRDefault="00BE5840" w:rsidP="00BE5840">
      <w:pPr>
        <w:pStyle w:val="H6"/>
        <w:rPr>
          <w:snapToGrid w:val="0"/>
        </w:rPr>
      </w:pPr>
      <w:r w:rsidRPr="009F2665">
        <w:rPr>
          <w:snapToGrid w:val="0"/>
        </w:rPr>
        <w:t>6.5.3.6.3.3</w:t>
      </w:r>
      <w:r w:rsidRPr="009F2665">
        <w:rPr>
          <w:snapToGrid w:val="0"/>
        </w:rPr>
        <w:tab/>
        <w:t>Specific message contents</w:t>
      </w:r>
    </w:p>
    <w:p w14:paraId="4C4992B4" w14:textId="64D7498E" w:rsidR="00BE5840" w:rsidRPr="009F2665" w:rsidRDefault="00BE5840" w:rsidP="00BE5840">
      <w:del w:id="8" w:author="Abdul Rasheed M D" w:date="2023-11-02T11:57:00Z">
        <w:r w:rsidRPr="009F2665" w:rsidDel="00F472B7">
          <w:delText>TBD</w:delText>
        </w:r>
      </w:del>
      <w:ins w:id="9" w:author="Abdul Rasheed M D" w:date="2023-11-02T11:57:00Z">
        <w:r w:rsidR="00F472B7">
          <w:t>None</w:t>
        </w:r>
      </w:ins>
      <w:bookmarkEnd w:id="0"/>
    </w:p>
    <w:sectPr w:rsidR="00BE5840" w:rsidRPr="009F2665" w:rsidSect="00517A98">
      <w:headerReference w:type="default" r:id="rId18"/>
      <w:footerReference w:type="default" r:id="rId19"/>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FFBEE" w14:textId="77777777" w:rsidR="00375377" w:rsidRPr="009F2665" w:rsidRDefault="00375377">
      <w:r w:rsidRPr="009F2665">
        <w:separator/>
      </w:r>
    </w:p>
  </w:endnote>
  <w:endnote w:type="continuationSeparator" w:id="0">
    <w:p w14:paraId="23AA12DE" w14:textId="77777777" w:rsidR="00375377" w:rsidRPr="009F2665" w:rsidRDefault="00375377">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auto"/>
    <w:pitch w:val="default"/>
    <w:sig w:usb0="FFFFFFFF" w:usb1="E9FFFFFF" w:usb2="0000003F" w:usb3="00000000" w:csb0="603F01FF" w:csb1="FFFF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BE507" w14:textId="77777777" w:rsidR="002C267F" w:rsidRDefault="002C2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BF3F" w14:textId="77777777" w:rsidR="002C267F" w:rsidRDefault="002C2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E017" w14:textId="77777777" w:rsidR="002C267F" w:rsidRDefault="002C26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507A" w14:textId="77777777" w:rsidR="00375377" w:rsidRPr="009F2665" w:rsidRDefault="00375377">
      <w:r w:rsidRPr="009F2665">
        <w:separator/>
      </w:r>
    </w:p>
  </w:footnote>
  <w:footnote w:type="continuationSeparator" w:id="0">
    <w:p w14:paraId="38BC768D" w14:textId="77777777" w:rsidR="00375377" w:rsidRPr="009F2665" w:rsidRDefault="00375377">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875D4" w14:textId="77777777" w:rsidR="002C267F" w:rsidRDefault="002C2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8F67" w14:textId="77777777" w:rsidR="002C267F" w:rsidRDefault="002C2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EBB9" w14:textId="77777777" w:rsidR="002C267F" w:rsidRDefault="002C26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1A770B2A"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D46F51" w:rsidRPr="009F2665">
      <w:rPr>
        <w:rFonts w:ascii="Arial" w:hAnsi="Arial" w:cs="Arial"/>
        <w:b/>
        <w:sz w:val="18"/>
        <w:szCs w:val="18"/>
      </w:rPr>
      <w:t>4</w:t>
    </w:r>
    <w:r w:rsidRPr="009F2665">
      <w:rPr>
        <w:rFonts w:ascii="Arial" w:hAnsi="Arial" w:cs="Arial"/>
        <w:b/>
        <w:sz w:val="18"/>
        <w:szCs w:val="18"/>
      </w:rPr>
      <w:t>.0 (202</w:t>
    </w:r>
    <w:r w:rsidR="00601471" w:rsidRPr="009F2665">
      <w:rPr>
        <w:rFonts w:ascii="Arial" w:hAnsi="Arial" w:cs="Arial"/>
        <w:b/>
        <w:sz w:val="18"/>
        <w:szCs w:val="18"/>
      </w:rPr>
      <w:t>3</w:t>
    </w:r>
    <w:r w:rsidRPr="009F2665">
      <w:rPr>
        <w:rFonts w:ascii="Arial" w:hAnsi="Arial" w:cs="Arial"/>
        <w:b/>
        <w:sz w:val="18"/>
        <w:szCs w:val="18"/>
      </w:rPr>
      <w:t>-</w:t>
    </w:r>
    <w:r w:rsidR="00601471" w:rsidRPr="009F2665">
      <w:rPr>
        <w:rFonts w:ascii="Arial" w:hAnsi="Arial" w:cs="Arial"/>
        <w:b/>
        <w:sz w:val="18"/>
        <w:szCs w:val="18"/>
      </w:rPr>
      <w:t>0</w:t>
    </w:r>
    <w:r w:rsidR="00D46F51" w:rsidRPr="009F2665">
      <w:rPr>
        <w:rFonts w:ascii="Arial" w:hAnsi="Arial" w:cs="Arial"/>
        <w:b/>
        <w:sz w:val="18"/>
        <w:szCs w:val="18"/>
      </w:rPr>
      <w:t>9</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0004233">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1"/>
  </w:num>
  <w:num w:numId="3" w16cid:durableId="374037969">
    <w:abstractNumId w:val="15"/>
  </w:num>
  <w:num w:numId="4" w16cid:durableId="2036345386">
    <w:abstractNumId w:val="38"/>
  </w:num>
  <w:num w:numId="5" w16cid:durableId="265773799">
    <w:abstractNumId w:val="54"/>
  </w:num>
  <w:num w:numId="6" w16cid:durableId="833225747">
    <w:abstractNumId w:val="48"/>
  </w:num>
  <w:num w:numId="7" w16cid:durableId="327681890">
    <w:abstractNumId w:val="28"/>
  </w:num>
  <w:num w:numId="8" w16cid:durableId="951129593">
    <w:abstractNumId w:val="65"/>
  </w:num>
  <w:num w:numId="9" w16cid:durableId="1215003798">
    <w:abstractNumId w:val="36"/>
  </w:num>
  <w:num w:numId="10" w16cid:durableId="370106231">
    <w:abstractNumId w:val="53"/>
  </w:num>
  <w:num w:numId="11" w16cid:durableId="149371228">
    <w:abstractNumId w:val="27"/>
  </w:num>
  <w:num w:numId="12" w16cid:durableId="1857645801">
    <w:abstractNumId w:val="67"/>
  </w:num>
  <w:num w:numId="13" w16cid:durableId="747310235">
    <w:abstractNumId w:val="40"/>
  </w:num>
  <w:num w:numId="14" w16cid:durableId="1991208452">
    <w:abstractNumId w:val="50"/>
  </w:num>
  <w:num w:numId="15" w16cid:durableId="1768192603">
    <w:abstractNumId w:val="41"/>
  </w:num>
  <w:num w:numId="16" w16cid:durableId="113210663">
    <w:abstractNumId w:val="55"/>
  </w:num>
  <w:num w:numId="17" w16cid:durableId="1457673218">
    <w:abstractNumId w:val="63"/>
  </w:num>
  <w:num w:numId="18" w16cid:durableId="1043863884">
    <w:abstractNumId w:val="12"/>
  </w:num>
  <w:num w:numId="19" w16cid:durableId="1536581886">
    <w:abstractNumId w:val="64"/>
  </w:num>
  <w:num w:numId="20" w16cid:durableId="1115253871">
    <w:abstractNumId w:val="3"/>
    <w:lvlOverride w:ilvl="0">
      <w:startOverride w:val="1"/>
    </w:lvlOverride>
  </w:num>
  <w:num w:numId="21" w16cid:durableId="1870558414">
    <w:abstractNumId w:val="44"/>
  </w:num>
  <w:num w:numId="22" w16cid:durableId="1316714495">
    <w:abstractNumId w:val="59"/>
  </w:num>
  <w:num w:numId="23" w16cid:durableId="542033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6380968">
    <w:abstractNumId w:val="47"/>
  </w:num>
  <w:num w:numId="25" w16cid:durableId="1621492539">
    <w:abstractNumId w:val="26"/>
  </w:num>
  <w:num w:numId="26" w16cid:durableId="1155681083">
    <w:abstractNumId w:val="66"/>
  </w:num>
  <w:num w:numId="27" w16cid:durableId="162358502">
    <w:abstractNumId w:val="26"/>
  </w:num>
  <w:num w:numId="28" w16cid:durableId="1260484813">
    <w:abstractNumId w:val="34"/>
  </w:num>
  <w:num w:numId="29" w16cid:durableId="1673221544">
    <w:abstractNumId w:val="66"/>
  </w:num>
  <w:num w:numId="30" w16cid:durableId="1050542568">
    <w:abstractNumId w:val="39"/>
  </w:num>
  <w:num w:numId="31" w16cid:durableId="934703189">
    <w:abstractNumId w:val="39"/>
  </w:num>
  <w:num w:numId="32" w16cid:durableId="461536287">
    <w:abstractNumId w:val="56"/>
  </w:num>
  <w:num w:numId="33" w16cid:durableId="1418745613">
    <w:abstractNumId w:val="13"/>
  </w:num>
  <w:num w:numId="34" w16cid:durableId="1972783660">
    <w:abstractNumId w:val="43"/>
  </w:num>
  <w:num w:numId="35" w16cid:durableId="811675400">
    <w:abstractNumId w:val="58"/>
  </w:num>
  <w:num w:numId="36" w16cid:durableId="1457068464">
    <w:abstractNumId w:val="72"/>
  </w:num>
  <w:num w:numId="37" w16cid:durableId="2143375757">
    <w:abstractNumId w:val="69"/>
  </w:num>
  <w:num w:numId="38" w16cid:durableId="1969360402">
    <w:abstractNumId w:val="45"/>
  </w:num>
  <w:num w:numId="39" w16cid:durableId="1879539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0914598">
    <w:abstractNumId w:val="18"/>
  </w:num>
  <w:num w:numId="41" w16cid:durableId="796333781">
    <w:abstractNumId w:val="42"/>
  </w:num>
  <w:num w:numId="42" w16cid:durableId="80413780">
    <w:abstractNumId w:val="20"/>
  </w:num>
  <w:num w:numId="43" w16cid:durableId="1593054234">
    <w:abstractNumId w:val="70"/>
  </w:num>
  <w:num w:numId="44" w16cid:durableId="1936748095">
    <w:abstractNumId w:val="29"/>
  </w:num>
  <w:num w:numId="45" w16cid:durableId="1336684664">
    <w:abstractNumId w:val="19"/>
  </w:num>
  <w:num w:numId="46" w16cid:durableId="1893466574">
    <w:abstractNumId w:val="62"/>
  </w:num>
  <w:num w:numId="47" w16cid:durableId="1056272542">
    <w:abstractNumId w:val="8"/>
  </w:num>
  <w:num w:numId="48" w16cid:durableId="732391542">
    <w:abstractNumId w:val="3"/>
  </w:num>
  <w:num w:numId="49" w16cid:durableId="405690160">
    <w:abstractNumId w:val="21"/>
  </w:num>
  <w:num w:numId="50" w16cid:durableId="2028360780">
    <w:abstractNumId w:val="9"/>
  </w:num>
  <w:num w:numId="51" w16cid:durableId="1324318587">
    <w:abstractNumId w:val="7"/>
  </w:num>
  <w:num w:numId="52" w16cid:durableId="1878807431">
    <w:abstractNumId w:val="6"/>
  </w:num>
  <w:num w:numId="53" w16cid:durableId="1795833631">
    <w:abstractNumId w:val="5"/>
  </w:num>
  <w:num w:numId="54" w16cid:durableId="1801650485">
    <w:abstractNumId w:val="4"/>
  </w:num>
  <w:num w:numId="55" w16cid:durableId="1606644708">
    <w:abstractNumId w:val="2"/>
  </w:num>
  <w:num w:numId="56" w16cid:durableId="1515150297">
    <w:abstractNumId w:val="1"/>
  </w:num>
  <w:num w:numId="57" w16cid:durableId="86582766">
    <w:abstractNumId w:val="0"/>
  </w:num>
  <w:num w:numId="58" w16cid:durableId="1262494916">
    <w:abstractNumId w:val="46"/>
  </w:num>
  <w:num w:numId="59" w16cid:durableId="363671527">
    <w:abstractNumId w:val="25"/>
  </w:num>
  <w:num w:numId="60" w16cid:durableId="1405420385">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571741553">
    <w:abstractNumId w:val="22"/>
  </w:num>
  <w:num w:numId="62" w16cid:durableId="1546789738">
    <w:abstractNumId w:val="17"/>
  </w:num>
  <w:num w:numId="63" w16cid:durableId="1132483340">
    <w:abstractNumId w:val="37"/>
  </w:num>
  <w:num w:numId="64" w16cid:durableId="1561941935">
    <w:abstractNumId w:val="33"/>
  </w:num>
  <w:num w:numId="65" w16cid:durableId="68499167">
    <w:abstractNumId w:val="24"/>
  </w:num>
  <w:num w:numId="66" w16cid:durableId="164441602">
    <w:abstractNumId w:val="30"/>
  </w:num>
  <w:num w:numId="67" w16cid:durableId="1015184093">
    <w:abstractNumId w:val="57"/>
  </w:num>
  <w:num w:numId="68" w16cid:durableId="1832869742">
    <w:abstractNumId w:val="23"/>
  </w:num>
  <w:num w:numId="69" w16cid:durableId="798302901">
    <w:abstractNumId w:val="11"/>
  </w:num>
  <w:num w:numId="70" w16cid:durableId="2097433456">
    <w:abstractNumId w:val="61"/>
  </w:num>
  <w:num w:numId="71" w16cid:durableId="21281620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9621896">
    <w:abstractNumId w:val="59"/>
  </w:num>
  <w:num w:numId="73" w16cid:durableId="340666263">
    <w:abstractNumId w:val="14"/>
  </w:num>
  <w:num w:numId="74" w16cid:durableId="2058045740">
    <w:abstractNumId w:val="16"/>
  </w:num>
  <w:num w:numId="75" w16cid:durableId="8400004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6654221">
    <w:abstractNumId w:val="67"/>
  </w:num>
  <w:num w:numId="77" w16cid:durableId="6314426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34997164">
    <w:abstractNumId w:val="41"/>
  </w:num>
  <w:num w:numId="79" w16cid:durableId="2145266813">
    <w:abstractNumId w:val="55"/>
  </w:num>
  <w:num w:numId="80" w16cid:durableId="11843226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1799789">
    <w:abstractNumId w:val="71"/>
  </w:num>
  <w:num w:numId="82" w16cid:durableId="719481144">
    <w:abstractNumId w:val="51"/>
  </w:num>
  <w:num w:numId="83" w16cid:durableId="1460339670">
    <w:abstractNumId w:val="68"/>
  </w:num>
  <w:num w:numId="84" w16cid:durableId="1099332581">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302741134">
    <w:abstractNumId w:val="31"/>
  </w:num>
  <w:num w:numId="86" w16cid:durableId="876816500">
    <w:abstractNumId w:val="52"/>
  </w:num>
  <w:num w:numId="87" w16cid:durableId="370224129">
    <w:abstractNumId w:val="49"/>
  </w:num>
  <w:num w:numId="88" w16cid:durableId="1646817940">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1E98"/>
    <w:rsid w:val="000922DF"/>
    <w:rsid w:val="00094522"/>
    <w:rsid w:val="00095389"/>
    <w:rsid w:val="000953F9"/>
    <w:rsid w:val="00095B7E"/>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5D62"/>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AE6"/>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267F"/>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5377"/>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71CE"/>
    <w:rsid w:val="003D7702"/>
    <w:rsid w:val="003E138F"/>
    <w:rsid w:val="003E15FA"/>
    <w:rsid w:val="003E2152"/>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5181"/>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7CBE"/>
    <w:rsid w:val="006006DB"/>
    <w:rsid w:val="00600898"/>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742"/>
    <w:rsid w:val="00703D00"/>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73C"/>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65"/>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8781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63C"/>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4506"/>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408"/>
    <w:rsid w:val="00D1788F"/>
    <w:rsid w:val="00D17BC3"/>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083C"/>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676"/>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4D7F"/>
    <w:rsid w:val="00F25EA6"/>
    <w:rsid w:val="00F2657A"/>
    <w:rsid w:val="00F30408"/>
    <w:rsid w:val="00F30AF5"/>
    <w:rsid w:val="00F31BD6"/>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2B7"/>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CF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36C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36C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36C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36C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C36CF0"/>
    <w:pPr>
      <w:ind w:left="1701" w:hanging="1701"/>
      <w:outlineLvl w:val="4"/>
    </w:pPr>
    <w:rPr>
      <w:sz w:val="22"/>
    </w:rPr>
  </w:style>
  <w:style w:type="paragraph" w:styleId="Heading6">
    <w:name w:val="heading 6"/>
    <w:aliases w:val="T1,Header 6"/>
    <w:basedOn w:val="H6"/>
    <w:next w:val="Normal"/>
    <w:link w:val="Heading6Char"/>
    <w:qFormat/>
    <w:rsid w:val="00C36CF0"/>
    <w:pPr>
      <w:outlineLvl w:val="5"/>
    </w:pPr>
  </w:style>
  <w:style w:type="paragraph" w:styleId="Heading7">
    <w:name w:val="heading 7"/>
    <w:basedOn w:val="H6"/>
    <w:next w:val="Normal"/>
    <w:link w:val="Heading7Char"/>
    <w:qFormat/>
    <w:rsid w:val="00C36CF0"/>
    <w:pPr>
      <w:outlineLvl w:val="6"/>
    </w:pPr>
  </w:style>
  <w:style w:type="paragraph" w:styleId="Heading8">
    <w:name w:val="heading 8"/>
    <w:basedOn w:val="Heading1"/>
    <w:next w:val="Normal"/>
    <w:link w:val="Heading8Char"/>
    <w:qFormat/>
    <w:rsid w:val="00C36CF0"/>
    <w:pPr>
      <w:ind w:left="0" w:firstLine="0"/>
      <w:outlineLvl w:val="7"/>
    </w:pPr>
  </w:style>
  <w:style w:type="paragraph" w:styleId="Heading9">
    <w:name w:val="heading 9"/>
    <w:basedOn w:val="Heading8"/>
    <w:next w:val="Normal"/>
    <w:link w:val="Heading9Char"/>
    <w:qFormat/>
    <w:rsid w:val="00C36C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C36C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C36CF0"/>
    <w:pPr>
      <w:ind w:left="1418" w:hanging="1418"/>
    </w:pPr>
  </w:style>
  <w:style w:type="paragraph" w:styleId="TOC8">
    <w:name w:val="toc 8"/>
    <w:basedOn w:val="TOC1"/>
    <w:rsid w:val="00C36CF0"/>
    <w:pPr>
      <w:spacing w:before="180"/>
      <w:ind w:left="2693" w:hanging="2693"/>
    </w:pPr>
    <w:rPr>
      <w:b/>
    </w:rPr>
  </w:style>
  <w:style w:type="paragraph" w:styleId="TOC1">
    <w:name w:val="toc 1"/>
    <w:rsid w:val="00C36C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36CF0"/>
    <w:pPr>
      <w:keepLines/>
      <w:tabs>
        <w:tab w:val="center" w:pos="4536"/>
        <w:tab w:val="right" w:pos="9072"/>
      </w:tabs>
    </w:pPr>
    <w:rPr>
      <w:noProof/>
    </w:rPr>
  </w:style>
  <w:style w:type="character" w:customStyle="1" w:styleId="ZGSM">
    <w:name w:val="ZGSM"/>
    <w:rsid w:val="00C36CF0"/>
  </w:style>
  <w:style w:type="paragraph" w:customStyle="1" w:styleId="ZD">
    <w:name w:val="ZD"/>
    <w:rsid w:val="00C36C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36CF0"/>
    <w:pPr>
      <w:ind w:left="1701" w:hanging="1701"/>
    </w:pPr>
  </w:style>
  <w:style w:type="paragraph" w:styleId="TOC4">
    <w:name w:val="toc 4"/>
    <w:basedOn w:val="TOC3"/>
    <w:rsid w:val="00C36CF0"/>
    <w:pPr>
      <w:ind w:left="1418" w:hanging="1418"/>
    </w:pPr>
  </w:style>
  <w:style w:type="paragraph" w:styleId="TOC3">
    <w:name w:val="toc 3"/>
    <w:basedOn w:val="TOC2"/>
    <w:rsid w:val="00C36CF0"/>
    <w:pPr>
      <w:ind w:left="1134" w:hanging="1134"/>
    </w:pPr>
  </w:style>
  <w:style w:type="paragraph" w:styleId="TOC2">
    <w:name w:val="toc 2"/>
    <w:basedOn w:val="TOC1"/>
    <w:rsid w:val="00C36CF0"/>
    <w:pPr>
      <w:keepNext w:val="0"/>
      <w:spacing w:before="0"/>
      <w:ind w:left="851" w:hanging="851"/>
    </w:pPr>
    <w:rPr>
      <w:sz w:val="20"/>
    </w:rPr>
  </w:style>
  <w:style w:type="paragraph" w:styleId="Footer">
    <w:name w:val="footer"/>
    <w:aliases w:val="footer odd,footer,fo,pie de página"/>
    <w:basedOn w:val="Header"/>
    <w:link w:val="FooterChar"/>
    <w:rsid w:val="00C36CF0"/>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36CF0"/>
    <w:pPr>
      <w:outlineLvl w:val="9"/>
    </w:pPr>
  </w:style>
  <w:style w:type="paragraph" w:customStyle="1" w:styleId="NF">
    <w:name w:val="NF"/>
    <w:basedOn w:val="NO"/>
    <w:rsid w:val="00C36CF0"/>
    <w:pPr>
      <w:keepNext/>
      <w:spacing w:after="0"/>
    </w:pPr>
    <w:rPr>
      <w:rFonts w:ascii="Arial" w:hAnsi="Arial"/>
      <w:sz w:val="18"/>
    </w:rPr>
  </w:style>
  <w:style w:type="paragraph" w:customStyle="1" w:styleId="NO">
    <w:name w:val="NO"/>
    <w:basedOn w:val="Normal"/>
    <w:link w:val="NOChar"/>
    <w:rsid w:val="00C36CF0"/>
    <w:pPr>
      <w:keepLines/>
      <w:ind w:left="1135" w:hanging="851"/>
    </w:pPr>
  </w:style>
  <w:style w:type="character" w:customStyle="1" w:styleId="NOChar">
    <w:name w:val="NO Char"/>
    <w:link w:val="NO"/>
    <w:qFormat/>
    <w:rsid w:val="00BA60D7"/>
  </w:style>
  <w:style w:type="paragraph" w:customStyle="1" w:styleId="PL">
    <w:name w:val="PL"/>
    <w:link w:val="PLChar"/>
    <w:rsid w:val="00C3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36CF0"/>
    <w:pPr>
      <w:jc w:val="right"/>
    </w:pPr>
  </w:style>
  <w:style w:type="paragraph" w:customStyle="1" w:styleId="TAL">
    <w:name w:val="TAL"/>
    <w:basedOn w:val="Normal"/>
    <w:link w:val="TALChar"/>
    <w:rsid w:val="00C36C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36CF0"/>
    <w:rPr>
      <w:b/>
    </w:rPr>
  </w:style>
  <w:style w:type="paragraph" w:customStyle="1" w:styleId="TAC">
    <w:name w:val="TAC"/>
    <w:basedOn w:val="TAL"/>
    <w:link w:val="TACCar"/>
    <w:rsid w:val="00C36C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36C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6CF0"/>
    <w:pPr>
      <w:keepLines/>
      <w:ind w:left="1702" w:hanging="1418"/>
    </w:pPr>
  </w:style>
  <w:style w:type="character" w:customStyle="1" w:styleId="EXCar">
    <w:name w:val="EX Car"/>
    <w:link w:val="EX"/>
    <w:locked/>
    <w:rsid w:val="00E85B16"/>
  </w:style>
  <w:style w:type="paragraph" w:customStyle="1" w:styleId="FP">
    <w:name w:val="FP"/>
    <w:basedOn w:val="Normal"/>
    <w:rsid w:val="00C36CF0"/>
    <w:pPr>
      <w:spacing w:after="0"/>
    </w:pPr>
  </w:style>
  <w:style w:type="paragraph" w:customStyle="1" w:styleId="NW">
    <w:name w:val="NW"/>
    <w:basedOn w:val="NO"/>
    <w:rsid w:val="00C36CF0"/>
    <w:pPr>
      <w:spacing w:after="0"/>
    </w:pPr>
  </w:style>
  <w:style w:type="paragraph" w:customStyle="1" w:styleId="EW">
    <w:name w:val="EW"/>
    <w:basedOn w:val="EX"/>
    <w:rsid w:val="00C36CF0"/>
    <w:pPr>
      <w:spacing w:after="0"/>
    </w:pPr>
  </w:style>
  <w:style w:type="paragraph" w:customStyle="1" w:styleId="B1">
    <w:name w:val="B1"/>
    <w:basedOn w:val="List"/>
    <w:link w:val="B1Char"/>
    <w:rsid w:val="00C36CF0"/>
  </w:style>
  <w:style w:type="paragraph" w:styleId="List">
    <w:name w:val="List"/>
    <w:basedOn w:val="Normal"/>
    <w:link w:val="ListChar1"/>
    <w:rsid w:val="00C36CF0"/>
    <w:pPr>
      <w:ind w:left="568" w:hanging="284"/>
    </w:pPr>
  </w:style>
  <w:style w:type="character" w:customStyle="1" w:styleId="B1Char">
    <w:name w:val="B1 Char"/>
    <w:link w:val="B1"/>
    <w:qFormat/>
    <w:locked/>
    <w:rsid w:val="004F6274"/>
  </w:style>
  <w:style w:type="paragraph" w:styleId="TOC6">
    <w:name w:val="toc 6"/>
    <w:basedOn w:val="TOC5"/>
    <w:next w:val="Normal"/>
    <w:rsid w:val="00C36CF0"/>
    <w:pPr>
      <w:ind w:left="1985" w:hanging="1985"/>
    </w:pPr>
  </w:style>
  <w:style w:type="paragraph" w:styleId="TOC7">
    <w:name w:val="toc 7"/>
    <w:basedOn w:val="TOC6"/>
    <w:next w:val="Normal"/>
    <w:rsid w:val="00C36CF0"/>
    <w:pPr>
      <w:ind w:left="2268" w:hanging="2268"/>
    </w:pPr>
  </w:style>
  <w:style w:type="paragraph" w:customStyle="1" w:styleId="EditorsNote">
    <w:name w:val="Editor's Note"/>
    <w:aliases w:val="EN,Editor's Noteormal"/>
    <w:basedOn w:val="NO"/>
    <w:link w:val="EditorsNoteCarCar"/>
    <w:rsid w:val="00C36C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36C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C36C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6C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6C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6C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6C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36C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36C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6CF0"/>
  </w:style>
  <w:style w:type="paragraph" w:styleId="List2">
    <w:name w:val="List 2"/>
    <w:basedOn w:val="List"/>
    <w:link w:val="List2Char"/>
    <w:rsid w:val="00C36CF0"/>
    <w:pPr>
      <w:ind w:left="851"/>
    </w:pPr>
  </w:style>
  <w:style w:type="character" w:customStyle="1" w:styleId="B2Char">
    <w:name w:val="B2 Char"/>
    <w:link w:val="B2"/>
    <w:qFormat/>
    <w:rsid w:val="001C085B"/>
  </w:style>
  <w:style w:type="paragraph" w:customStyle="1" w:styleId="B3">
    <w:name w:val="B3"/>
    <w:basedOn w:val="List3"/>
    <w:link w:val="B3Char"/>
    <w:rsid w:val="00C36CF0"/>
  </w:style>
  <w:style w:type="paragraph" w:styleId="List3">
    <w:name w:val="List 3"/>
    <w:basedOn w:val="List2"/>
    <w:link w:val="List3Char"/>
    <w:rsid w:val="00C36CF0"/>
    <w:pPr>
      <w:ind w:left="1135"/>
    </w:pPr>
  </w:style>
  <w:style w:type="character" w:customStyle="1" w:styleId="B3Char">
    <w:name w:val="B3 Char"/>
    <w:link w:val="B3"/>
    <w:qFormat/>
    <w:rsid w:val="001C085B"/>
  </w:style>
  <w:style w:type="paragraph" w:customStyle="1" w:styleId="B4">
    <w:name w:val="B4"/>
    <w:basedOn w:val="List4"/>
    <w:link w:val="B4Char"/>
    <w:rsid w:val="00C36CF0"/>
  </w:style>
  <w:style w:type="paragraph" w:styleId="List4">
    <w:name w:val="List 4"/>
    <w:basedOn w:val="List3"/>
    <w:rsid w:val="00C36CF0"/>
    <w:pPr>
      <w:ind w:left="1418"/>
    </w:pPr>
  </w:style>
  <w:style w:type="character" w:customStyle="1" w:styleId="B4Char">
    <w:name w:val="B4 Char"/>
    <w:link w:val="B4"/>
    <w:qFormat/>
    <w:rsid w:val="001C085B"/>
  </w:style>
  <w:style w:type="paragraph" w:customStyle="1" w:styleId="B5">
    <w:name w:val="B5"/>
    <w:basedOn w:val="List5"/>
    <w:link w:val="B5Char"/>
    <w:rsid w:val="00C36CF0"/>
  </w:style>
  <w:style w:type="paragraph" w:styleId="List5">
    <w:name w:val="List 5"/>
    <w:basedOn w:val="List4"/>
    <w:rsid w:val="00C36CF0"/>
    <w:pPr>
      <w:ind w:left="1702"/>
    </w:pPr>
  </w:style>
  <w:style w:type="character" w:customStyle="1" w:styleId="B5Char">
    <w:name w:val="B5 Char"/>
    <w:link w:val="B5"/>
    <w:qFormat/>
    <w:rsid w:val="00BA60D7"/>
  </w:style>
  <w:style w:type="paragraph" w:customStyle="1" w:styleId="ZTD">
    <w:name w:val="ZTD"/>
    <w:basedOn w:val="ZB"/>
    <w:rsid w:val="00C36CF0"/>
    <w:pPr>
      <w:framePr w:hRule="auto" w:wrap="notBeside" w:y="852"/>
    </w:pPr>
    <w:rPr>
      <w:i w:val="0"/>
      <w:sz w:val="40"/>
    </w:rPr>
  </w:style>
  <w:style w:type="paragraph" w:customStyle="1" w:styleId="ZV">
    <w:name w:val="ZV"/>
    <w:basedOn w:val="ZU"/>
    <w:rsid w:val="00C36C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C36C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36CF0"/>
    <w:pPr>
      <w:ind w:left="284"/>
    </w:pPr>
  </w:style>
  <w:style w:type="paragraph" w:styleId="Index1">
    <w:name w:val="index 1"/>
    <w:basedOn w:val="Normal"/>
    <w:rsid w:val="00C36CF0"/>
    <w:pPr>
      <w:keepLines/>
      <w:spacing w:after="0"/>
    </w:pPr>
  </w:style>
  <w:style w:type="paragraph" w:styleId="ListNumber2">
    <w:name w:val="List Number 2"/>
    <w:basedOn w:val="ListNumber"/>
    <w:rsid w:val="00C36C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6C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36C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36CF0"/>
    <w:pPr>
      <w:keepNext w:val="0"/>
      <w:spacing w:before="0" w:after="240"/>
    </w:pPr>
  </w:style>
  <w:style w:type="paragraph" w:styleId="ListBullet2">
    <w:name w:val="List Bullet 2"/>
    <w:aliases w:val="lb2"/>
    <w:basedOn w:val="ListBullet"/>
    <w:link w:val="ListBullet2Char"/>
    <w:rsid w:val="00C36CF0"/>
    <w:pPr>
      <w:ind w:left="851"/>
    </w:pPr>
  </w:style>
  <w:style w:type="paragraph" w:styleId="ListBullet3">
    <w:name w:val="List Bullet 3"/>
    <w:basedOn w:val="ListBullet2"/>
    <w:rsid w:val="00C36CF0"/>
    <w:pPr>
      <w:ind w:left="1135"/>
    </w:pPr>
  </w:style>
  <w:style w:type="paragraph" w:styleId="ListNumber">
    <w:name w:val="List Number"/>
    <w:basedOn w:val="List"/>
    <w:rsid w:val="00C36CF0"/>
  </w:style>
  <w:style w:type="paragraph" w:styleId="ListBullet">
    <w:name w:val="List Bullet"/>
    <w:aliases w:val="UL"/>
    <w:basedOn w:val="List"/>
    <w:rsid w:val="00C36CF0"/>
  </w:style>
  <w:style w:type="paragraph" w:styleId="ListBullet4">
    <w:name w:val="List Bullet 4"/>
    <w:basedOn w:val="ListBullet3"/>
    <w:rsid w:val="00C36CF0"/>
    <w:pPr>
      <w:ind w:left="1418"/>
    </w:pPr>
  </w:style>
  <w:style w:type="paragraph" w:styleId="ListBullet5">
    <w:name w:val="List Bullet 5"/>
    <w:basedOn w:val="ListBullet4"/>
    <w:rsid w:val="00C36C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2023-11-02T06:26:00Z</dcterms:created>
  <dcterms:modified xsi:type="dcterms:W3CDTF">2023-11-16T20:16:00Z</dcterms:modified>
</cp:coreProperties>
</file>